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3AD187A" w14:textId="77777777" w:rsidR="002C3383" w:rsidRPr="002C3383" w:rsidRDefault="002C3383">
      <w:pPr>
        <w:rPr>
          <w:b/>
          <w:bCs/>
          <w:szCs w:val="24"/>
          <w:u w:val="single"/>
        </w:rPr>
      </w:pPr>
      <w:bookmarkStart w:id="0" w:name="Brief"/>
      <w:bookmarkEnd w:id="0"/>
      <w:r w:rsidRPr="002C3383">
        <w:rPr>
          <w:b/>
          <w:bCs/>
          <w:szCs w:val="24"/>
          <w:u w:val="single"/>
        </w:rPr>
        <w:t>Anlage QSV3:</w:t>
      </w:r>
    </w:p>
    <w:p w14:paraId="1C8EAA30" w14:textId="171527D6" w:rsidR="002C3383" w:rsidRPr="002C3383" w:rsidRDefault="002C3383" w:rsidP="002C3383">
      <w:pPr>
        <w:pStyle w:val="Normaltext"/>
        <w:jc w:val="center"/>
        <w:rPr>
          <w:b/>
          <w:bCs/>
          <w:szCs w:val="24"/>
        </w:rPr>
      </w:pPr>
      <w:bookmarkStart w:id="1" w:name="_Toc210814486"/>
      <w:r w:rsidRPr="002C3383">
        <w:rPr>
          <w:b/>
          <w:bCs/>
          <w:szCs w:val="24"/>
        </w:rPr>
        <w:t>Verpflichtungserklärung nach dem Tariftreue- und Mindestlohngesetz für öffentliche Aufträge in Baden-Württemberg (Landestariftreue- und Mindestlohngesetz – LTMG) für öffentliche Aufträge über Verkehrsdienstleistungen auf Straße und Schiene</w:t>
      </w:r>
      <w:r w:rsidRPr="002C3383">
        <w:rPr>
          <w:rStyle w:val="Funotenzeichen"/>
          <w:szCs w:val="16"/>
        </w:rPr>
        <w:footnoteReference w:id="1"/>
      </w:r>
      <w:bookmarkEnd w:id="1"/>
    </w:p>
    <w:p w14:paraId="2823C5C9" w14:textId="77777777" w:rsidR="002C3383" w:rsidRPr="00B338A7" w:rsidRDefault="002C3383" w:rsidP="002C3383">
      <w:r w:rsidRPr="00B338A7">
        <w:t>Ich erkläre/Wir erklären,</w:t>
      </w:r>
    </w:p>
    <w:p w14:paraId="7F677B65" w14:textId="77777777" w:rsidR="002C3383" w:rsidRPr="00B338A7" w:rsidRDefault="002C3383" w:rsidP="002C3383">
      <w:pPr>
        <w:pStyle w:val="1Einrckung"/>
        <w:numPr>
          <w:ilvl w:val="0"/>
          <w:numId w:val="6"/>
        </w:numPr>
        <w:tabs>
          <w:tab w:val="clear" w:pos="924"/>
          <w:tab w:val="left" w:pos="567"/>
        </w:tabs>
        <w:ind w:left="567"/>
      </w:pPr>
      <w:r w:rsidRPr="00B338A7">
        <w:t>dass meinen/unseren Beschäftigten (mit Ausnahme der Auszubildenden) im Bereich des öffentlichen Personenverkehrs auf Straße und Schiene bei der Ausführung der Leistung ein Entgelt bezahlt wird, das insgesamt mindestens dem in Baden-Württemberg für diese Leistung in einem der einschlägigen und repräsentativen mit einer tariffähigen Gewerkschaft vereinbarten Tarifverträge vorgesehenen Entgelt nach den tarifvertraglich festgelegten Modalitäten, einschließlich der Aufwendungen für die Altersversorgung, entspricht;</w:t>
      </w:r>
    </w:p>
    <w:p w14:paraId="3FF5C78E" w14:textId="77777777" w:rsidR="002C3383" w:rsidRPr="00B338A7" w:rsidRDefault="002C3383" w:rsidP="002C3383">
      <w:pPr>
        <w:pStyle w:val="1Einrckung"/>
        <w:numPr>
          <w:ilvl w:val="0"/>
          <w:numId w:val="6"/>
        </w:numPr>
        <w:tabs>
          <w:tab w:val="clear" w:pos="924"/>
          <w:tab w:val="left" w:pos="567"/>
        </w:tabs>
        <w:ind w:left="567"/>
      </w:pPr>
      <w:r w:rsidRPr="00B338A7">
        <w:t>dass mein/unser Unternehmen während der Ausführung der Leistung eintretende tarifvertragliche Änderungen des Entgelts nachvollzieht;</w:t>
      </w:r>
    </w:p>
    <w:p w14:paraId="52F561C9" w14:textId="77777777" w:rsidR="002C3383" w:rsidRPr="00B338A7" w:rsidRDefault="002C3383" w:rsidP="002C3383">
      <w:pPr>
        <w:pStyle w:val="1Einrckung"/>
        <w:numPr>
          <w:ilvl w:val="0"/>
          <w:numId w:val="6"/>
        </w:numPr>
        <w:tabs>
          <w:tab w:val="clear" w:pos="924"/>
          <w:tab w:val="left" w:pos="567"/>
        </w:tabs>
        <w:ind w:left="567"/>
      </w:pPr>
      <w:r w:rsidRPr="00B338A7">
        <w:t>dass meinen/unseren Beschäftigten (mit Ausnahme der Auszubildenden) im Bereich des freigestellten Verkehrs gemäß § 1 der Freistellungs-Verordnung bei der Ausführung der Leistung ein Entgelt bezahlt wird, das mindestens den Vorgaben des Mindestlohngesetzes (MiLoG) und der gemäß § 1 Absatz 2 Satz 2 MiLoG erlassenen Rechtsverordnung entspricht, wenn die Leistung nicht vom Anwendungsbereich der einschlägigen und repräsentativen Tarifverträge für den straßengebundenen Personenverkehr umfasst wird;</w:t>
      </w:r>
      <w:r w:rsidRPr="00B338A7">
        <w:rPr>
          <w:rStyle w:val="Funotenzeichen"/>
        </w:rPr>
        <w:footnoteReference w:id="2"/>
      </w:r>
    </w:p>
    <w:p w14:paraId="2AB535A3" w14:textId="77777777" w:rsidR="002C3383" w:rsidRPr="00B338A7" w:rsidRDefault="002C3383" w:rsidP="002C3383">
      <w:pPr>
        <w:pStyle w:val="1Einrckung"/>
        <w:numPr>
          <w:ilvl w:val="0"/>
          <w:numId w:val="6"/>
        </w:numPr>
        <w:tabs>
          <w:tab w:val="clear" w:pos="924"/>
          <w:tab w:val="left" w:pos="567"/>
        </w:tabs>
        <w:ind w:left="567"/>
      </w:pPr>
      <w:r w:rsidRPr="00B338A7">
        <w:t xml:space="preserve">dass ich mir/wir uns von einem von mir/uns beauftragten Nachunternehmen oder beauftragten Verleihunternehmen eine Verpflichtungserklärung im vorstehenden Sinne ebenso abgeben lasse/lassen wie für alle weiteren Nachunternehmen und Verleihunternehmen der Nachunternehmen und </w:t>
      </w:r>
      <w:r w:rsidRPr="00B338A7">
        <w:lastRenderedPageBreak/>
        <w:t>Verleihunternehmen und diese dann dem öffentlichen Auftraggeber vorlege(n);</w:t>
      </w:r>
    </w:p>
    <w:p w14:paraId="04D76AFC" w14:textId="77777777" w:rsidR="002C3383" w:rsidRPr="00B338A7" w:rsidRDefault="002C3383" w:rsidP="002C3383">
      <w:pPr>
        <w:pStyle w:val="1Einrckung"/>
        <w:numPr>
          <w:ilvl w:val="0"/>
          <w:numId w:val="6"/>
        </w:numPr>
        <w:tabs>
          <w:tab w:val="clear" w:pos="924"/>
          <w:tab w:val="left" w:pos="567"/>
        </w:tabs>
        <w:ind w:left="567"/>
      </w:pPr>
      <w:r w:rsidRPr="00B338A7">
        <w:t>sicherzustellen, dass die Nachunternehmen und Verleihunternehmen die Verpflichtungen nach den §§ 3 und 4 LTMG erfüllen;</w:t>
      </w:r>
    </w:p>
    <w:p w14:paraId="573004EF" w14:textId="77777777" w:rsidR="002C3383" w:rsidRPr="00B338A7" w:rsidRDefault="002C3383" w:rsidP="002C3383">
      <w:pPr>
        <w:pStyle w:val="Normaltext"/>
      </w:pPr>
      <w:r w:rsidRPr="00B338A7">
        <w:t>Ich bin mir/Wir sind uns bewusst,</w:t>
      </w:r>
    </w:p>
    <w:p w14:paraId="683A3849" w14:textId="77777777" w:rsidR="002C3383" w:rsidRPr="00B338A7" w:rsidRDefault="002C3383" w:rsidP="002C3383">
      <w:pPr>
        <w:pStyle w:val="Normaltext"/>
        <w:numPr>
          <w:ilvl w:val="0"/>
          <w:numId w:val="7"/>
        </w:numPr>
      </w:pPr>
      <w:r w:rsidRPr="00B338A7">
        <w:t>dass mein/unser Unternehmen sowie die von mir/uns beauftragten Nachunternehmen und Verleihunternehmen verpflichtet sind, dem öffentlichen Auftraggeber die Einhaltung der Verpflichtung aus dieser Erklärung auf dessen Verlangen jederzeit nachzuweisen,</w:t>
      </w:r>
    </w:p>
    <w:p w14:paraId="1C8E4534" w14:textId="199EB793" w:rsidR="002C3383" w:rsidRPr="00B338A7" w:rsidRDefault="002C3383" w:rsidP="002C3383">
      <w:pPr>
        <w:pStyle w:val="Normaltext"/>
        <w:numPr>
          <w:ilvl w:val="0"/>
          <w:numId w:val="7"/>
        </w:numPr>
      </w:pPr>
      <w:r w:rsidRPr="00B338A7">
        <w:t>dass mein/unser Unternehmen sowie die von mir/uns beauftragten Nachunternehmen und Verleihunternehmen vollständige und prüffähige Unterlagen im vorstehenden Sinne über die eingesetzten Beschäftigten bereitzuhalten haben,</w:t>
      </w:r>
    </w:p>
    <w:p w14:paraId="190198F6" w14:textId="77777777" w:rsidR="002C3383" w:rsidRPr="00B338A7" w:rsidRDefault="002C3383" w:rsidP="002C3383">
      <w:pPr>
        <w:pStyle w:val="Normaltext"/>
        <w:numPr>
          <w:ilvl w:val="0"/>
          <w:numId w:val="7"/>
        </w:numPr>
      </w:pPr>
      <w:r w:rsidRPr="00B338A7">
        <w:t>dass zur Einhaltung der Verpflichtungen aus dieser Erklärung zwischen dem öffentlichen Auftraggeber und meinem/unserem Unternehmen eine Vertragsstrafe für jeden schuldhaften Verstoß vereinbart wird,</w:t>
      </w:r>
    </w:p>
    <w:p w14:paraId="6D55CA44" w14:textId="77777777" w:rsidR="002C3383" w:rsidRPr="00B338A7" w:rsidRDefault="002C3383" w:rsidP="002C3383">
      <w:pPr>
        <w:pStyle w:val="Normaltext"/>
        <w:numPr>
          <w:ilvl w:val="0"/>
          <w:numId w:val="7"/>
        </w:numPr>
      </w:pPr>
      <w:r w:rsidRPr="00B338A7">
        <w:t>dass bei einem nachweislich schuldhaften Verstoß meines/unseres Unternehmens sowie der von mir/uns beauftragten Nachunternehmen und Verleihunternehmen gegen die Verpflichtungen aus dieser Erklärung</w:t>
      </w:r>
    </w:p>
    <w:p w14:paraId="0F3D75B0" w14:textId="77777777" w:rsidR="002C3383" w:rsidRPr="00B338A7" w:rsidRDefault="002C3383" w:rsidP="002C3383">
      <w:pPr>
        <w:pStyle w:val="Normaltext"/>
        <w:numPr>
          <w:ilvl w:val="0"/>
          <w:numId w:val="8"/>
        </w:numPr>
      </w:pPr>
      <w:r w:rsidRPr="00B338A7">
        <w:t>den Ausschluss meines/unseres Unternehmens und die von mir/uns beauftragten Nachunternehmen und Verleihunternehmen von diesem Vergabeverfahren zur Folge hat,</w:t>
      </w:r>
    </w:p>
    <w:p w14:paraId="43D89277" w14:textId="77777777" w:rsidR="002C3383" w:rsidRDefault="002C3383" w:rsidP="002C3383">
      <w:pPr>
        <w:pStyle w:val="Normaltext"/>
        <w:numPr>
          <w:ilvl w:val="0"/>
          <w:numId w:val="8"/>
        </w:numPr>
      </w:pPr>
      <w:r w:rsidRPr="00B338A7">
        <w:t>mein/unser Unternehmen oder die von mir/uns beauftragten Nachunternehmen und Verleihunternehmen vom öffentlichen Auftraggeber für die Dauer von bis zu drei Jahren von Vergaben des öffentlichen Auftraggebers ausgeschlossen werden kann/können,</w:t>
      </w:r>
    </w:p>
    <w:p w14:paraId="6677BB8A" w14:textId="77777777" w:rsidR="002C3383" w:rsidRDefault="002C3383" w:rsidP="002C3383">
      <w:pPr>
        <w:pStyle w:val="Normaltext"/>
        <w:numPr>
          <w:ilvl w:val="0"/>
          <w:numId w:val="8"/>
        </w:numPr>
      </w:pPr>
      <w:r w:rsidRPr="00B338A7">
        <w:t>der öffentliche Auftraggeber nach Vertragsschluss zur fristlosen Kündigung aus wichtigem Grund berechtigt ist und dass ich/wir dem öffentlichen Auftraggeber den durch die Kündigung entstandenen Schaden zu ersetzen habe/haben.</w:t>
      </w: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4106"/>
        <w:gridCol w:w="4105"/>
      </w:tblGrid>
      <w:tr w:rsidR="002C3383" w14:paraId="29846792" w14:textId="77777777" w:rsidTr="00E32B3A">
        <w:sdt>
          <w:sdtPr>
            <w:id w:val="-2109342957"/>
            <w:placeholder>
              <w:docPart w:val="184C102299714B4DA54BA73BCDA8F232"/>
            </w:placeholder>
            <w:showingPlcHdr/>
          </w:sdtPr>
          <w:sdtContent>
            <w:tc>
              <w:tcPr>
                <w:tcW w:w="4106" w:type="dxa"/>
              </w:tcPr>
              <w:p w14:paraId="1A6294F2" w14:textId="77777777" w:rsidR="002C3383" w:rsidRDefault="002C3383" w:rsidP="00E32B3A">
                <w:pPr>
                  <w:pStyle w:val="1Einrckung"/>
                  <w:ind w:left="0"/>
                </w:pPr>
                <w:r w:rsidRPr="000F250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  <w:tc>
          <w:tcPr>
            <w:tcW w:w="4105" w:type="dxa"/>
          </w:tcPr>
          <w:p w14:paraId="52F8CC66" w14:textId="77777777" w:rsidR="002C3383" w:rsidRPr="00BF11AE" w:rsidRDefault="002C3383" w:rsidP="00E32B3A">
            <w:pPr>
              <w:spacing w:after="0"/>
              <w:jc w:val="left"/>
              <w:rPr>
                <w:rFonts w:cs="Arial"/>
                <w:sz w:val="21"/>
                <w:szCs w:val="21"/>
              </w:rPr>
            </w:pPr>
            <w:r w:rsidRPr="00BF11AE">
              <w:rPr>
                <w:rFonts w:cs="Arial"/>
                <w:sz w:val="21"/>
                <w:szCs w:val="21"/>
              </w:rPr>
              <w:fldChar w:fldCharType="begin">
                <w:ffData>
                  <w:name w:val="Text71"/>
                  <w:enabled/>
                  <w:calcOnExit w:val="0"/>
                  <w:textInput/>
                </w:ffData>
              </w:fldChar>
            </w:r>
            <w:r w:rsidRPr="00BF11AE">
              <w:rPr>
                <w:rFonts w:cs="Arial"/>
                <w:sz w:val="21"/>
                <w:szCs w:val="21"/>
              </w:rPr>
              <w:instrText xml:space="preserve"> FORMTEXT </w:instrText>
            </w:r>
            <w:r w:rsidRPr="00BF11AE">
              <w:rPr>
                <w:rFonts w:cs="Arial"/>
                <w:sz w:val="21"/>
                <w:szCs w:val="21"/>
              </w:rPr>
            </w:r>
            <w:r w:rsidRPr="00BF11AE">
              <w:rPr>
                <w:rFonts w:cs="Arial"/>
                <w:sz w:val="21"/>
                <w:szCs w:val="21"/>
              </w:rPr>
              <w:fldChar w:fldCharType="separate"/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>
              <w:rPr>
                <w:rFonts w:cs="Arial"/>
                <w:noProof/>
                <w:sz w:val="21"/>
                <w:szCs w:val="21"/>
              </w:rPr>
              <w:t> </w:t>
            </w:r>
            <w:r w:rsidRPr="00BF11AE">
              <w:rPr>
                <w:rFonts w:cs="Arial"/>
                <w:sz w:val="21"/>
                <w:szCs w:val="21"/>
              </w:rPr>
              <w:fldChar w:fldCharType="end"/>
            </w:r>
          </w:p>
          <w:p w14:paraId="2DC63FA5" w14:textId="77777777" w:rsidR="002C3383" w:rsidRDefault="002C3383" w:rsidP="00E32B3A">
            <w:pPr>
              <w:pStyle w:val="1Einrckung"/>
              <w:ind w:left="0"/>
            </w:pPr>
          </w:p>
        </w:tc>
      </w:tr>
    </w:tbl>
    <w:p w14:paraId="57862295" w14:textId="77777777" w:rsidR="002C3383" w:rsidRDefault="002C3383" w:rsidP="002C3383">
      <w:pPr>
        <w:pStyle w:val="1Einrckung"/>
      </w:pPr>
      <w:r w:rsidRPr="00A001C6">
        <w:t>Ort, Datum</w:t>
      </w:r>
      <w:r>
        <w:tab/>
      </w:r>
      <w:r>
        <w:tab/>
        <w:t xml:space="preserve">                                    </w:t>
      </w:r>
      <w:r w:rsidRPr="00A001C6">
        <w:t>Stempel und Unterschrift</w:t>
      </w:r>
    </w:p>
    <w:p w14:paraId="4FE9801A" w14:textId="77777777" w:rsidR="002C3383" w:rsidRPr="003E0707" w:rsidRDefault="002C3383" w:rsidP="002C3383">
      <w:pPr>
        <w:pStyle w:val="1Einrckung"/>
        <w:rPr>
          <w:b/>
          <w:bCs/>
        </w:rPr>
      </w:pPr>
      <w:r w:rsidRPr="003E0707">
        <w:rPr>
          <w:b/>
          <w:bCs/>
        </w:rPr>
        <w:t>Sofern die Verpflichtungserklärung in Textform nach § 126b BGB mithilfe elektronischer Mittel übermittelt wird:</w:t>
      </w: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4106"/>
        <w:gridCol w:w="4105"/>
      </w:tblGrid>
      <w:tr w:rsidR="002C3383" w14:paraId="2F11BE28" w14:textId="77777777" w:rsidTr="00E32B3A">
        <w:tc>
          <w:tcPr>
            <w:tcW w:w="43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E43458" w14:textId="77777777" w:rsidR="002C3383" w:rsidRDefault="002C3383" w:rsidP="00E32B3A">
            <w:pPr>
              <w:pStyle w:val="1Einrckung"/>
              <w:ind w:left="0"/>
            </w:pPr>
            <w:sdt>
              <w:sdtPr>
                <w:id w:val="55048766"/>
                <w:placeholder>
                  <w:docPart w:val="327AA9CA6FA9474CA48F57A362E52ACD"/>
                </w:placeholder>
                <w:showingPlcHdr/>
              </w:sdtPr>
              <w:sdtContent>
                <w:r w:rsidRPr="00BD101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  <w:tc>
          <w:tcPr>
            <w:tcW w:w="4389" w:type="dxa"/>
            <w:tcBorders>
              <w:left w:val="single" w:sz="4" w:space="0" w:color="auto"/>
            </w:tcBorders>
          </w:tcPr>
          <w:p w14:paraId="0CB8F814" w14:textId="77777777" w:rsidR="002C3383" w:rsidRDefault="002C3383" w:rsidP="00E32B3A">
            <w:pPr>
              <w:pStyle w:val="1Einrckung"/>
              <w:ind w:left="0"/>
            </w:pPr>
            <w:sdt>
              <w:sdtPr>
                <w:id w:val="-1330750445"/>
                <w:placeholder>
                  <w:docPart w:val="9B34A70EEF6D44FB8BA89AD88B29A396"/>
                </w:placeholder>
                <w:showingPlcHdr/>
              </w:sdtPr>
              <w:sdtContent>
                <w:r w:rsidRPr="00BD101F">
                  <w:rPr>
                    <w:rStyle w:val="Platzhaltertext"/>
                  </w:rPr>
                  <w:t>Klicken oder tippen Sie hier, um Text einzugeben.</w:t>
                </w:r>
              </w:sdtContent>
            </w:sdt>
          </w:p>
        </w:tc>
      </w:tr>
    </w:tbl>
    <w:p w14:paraId="56B8C26C" w14:textId="77777777" w:rsidR="002C3383" w:rsidRDefault="002C3383" w:rsidP="002C3383">
      <w:pPr>
        <w:pStyle w:val="1Einrckung"/>
      </w:pPr>
      <w:r>
        <w:t>Ort, Datum</w:t>
      </w:r>
      <w:r>
        <w:tab/>
      </w:r>
      <w:r>
        <w:tab/>
        <w:t xml:space="preserve">                                     Name der erklärenden Person</w:t>
      </w:r>
    </w:p>
    <w:tbl>
      <w:tblPr>
        <w:tblStyle w:val="Tabellenraster"/>
        <w:tblW w:w="0" w:type="auto"/>
        <w:tblInd w:w="567" w:type="dxa"/>
        <w:tblLook w:val="04A0" w:firstRow="1" w:lastRow="0" w:firstColumn="1" w:lastColumn="0" w:noHBand="0" w:noVBand="1"/>
      </w:tblPr>
      <w:tblGrid>
        <w:gridCol w:w="4105"/>
      </w:tblGrid>
      <w:tr w:rsidR="002C3383" w14:paraId="006FFF40" w14:textId="77777777" w:rsidTr="00E32B3A">
        <w:sdt>
          <w:sdtPr>
            <w:id w:val="468332242"/>
            <w:placeholder>
              <w:docPart w:val="184C102299714B4DA54BA73BCDA8F232"/>
            </w:placeholder>
            <w:showingPlcHdr/>
            <w:text/>
          </w:sdtPr>
          <w:sdtContent>
            <w:tc>
              <w:tcPr>
                <w:tcW w:w="4105" w:type="dxa"/>
              </w:tcPr>
              <w:p w14:paraId="0907846D" w14:textId="77777777" w:rsidR="002C3383" w:rsidRDefault="002C3383" w:rsidP="00E32B3A">
                <w:pPr>
                  <w:pStyle w:val="1Einrckung"/>
                  <w:ind w:left="0"/>
                </w:pPr>
                <w:r w:rsidRPr="000F250F">
                  <w:rPr>
                    <w:rStyle w:val="Platzhaltertext"/>
                  </w:rPr>
                  <w:t>Klicken oder tippen Sie hier, um Text einzugeben.</w:t>
                </w:r>
              </w:p>
            </w:tc>
          </w:sdtContent>
        </w:sdt>
      </w:tr>
    </w:tbl>
    <w:p w14:paraId="639FEFD2" w14:textId="77777777" w:rsidR="002C3383" w:rsidRDefault="002C3383" w:rsidP="002C3383">
      <w:pPr>
        <w:pStyle w:val="1Einrckung"/>
      </w:pPr>
      <w:r>
        <w:t>Unterschrift (Faksimile oder Scan)</w:t>
      </w:r>
    </w:p>
    <w:p w14:paraId="586479A8" w14:textId="09C046A0" w:rsidR="00755EF6" w:rsidRDefault="002C3383" w:rsidP="002C3383">
      <w:r>
        <w:t>Statt einer Unterschrift kann auch der Zusatz „diese Erklärung ist nicht unterschrieben“ ergänzt werden.</w:t>
      </w:r>
    </w:p>
    <w:p w14:paraId="219C0E3B" w14:textId="77777777" w:rsidR="00093AB8" w:rsidRPr="008E3599" w:rsidRDefault="00093AB8" w:rsidP="006D2541"/>
    <w:sectPr w:rsidR="00093AB8" w:rsidRPr="008E3599" w:rsidSect="003C1A9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type w:val="continuous"/>
      <w:pgSz w:w="11907" w:h="16840" w:code="9"/>
      <w:pgMar w:top="2268" w:right="1418" w:bottom="2268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839A91" w14:textId="77777777" w:rsidR="00E96719" w:rsidRDefault="00E96719">
      <w:pPr>
        <w:spacing w:after="0" w:line="240" w:lineRule="auto"/>
      </w:pPr>
      <w:r>
        <w:separator/>
      </w:r>
    </w:p>
  </w:endnote>
  <w:endnote w:type="continuationSeparator" w:id="0">
    <w:p w14:paraId="01D685D2" w14:textId="77777777" w:rsidR="00E96719" w:rsidRDefault="00E967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Calibri"/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76D3E" w14:textId="77777777" w:rsidR="00093AB8" w:rsidRDefault="00093AB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60E7196" w14:textId="77777777" w:rsidR="00EF3E40" w:rsidRDefault="00EF3E40" w:rsidP="00EC7991">
    <w:pPr>
      <w:pStyle w:val="Fuzeile"/>
    </w:pPr>
  </w:p>
  <w:tbl>
    <w:tblPr>
      <w:tblW w:w="5000" w:type="pct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7231"/>
      <w:gridCol w:w="1557"/>
    </w:tblGrid>
    <w:tr w:rsidR="008A5FA0" w14:paraId="28F36BB3" w14:textId="77777777" w:rsidTr="00EC7991">
      <w:trPr>
        <w:trHeight w:val="284"/>
      </w:trPr>
      <w:tc>
        <w:tcPr>
          <w:tcW w:w="4114" w:type="pct"/>
          <w:shd w:val="clear" w:color="auto" w:fill="auto"/>
        </w:tcPr>
        <w:p w14:paraId="23286F88" w14:textId="77777777" w:rsidR="00EF3E40" w:rsidRDefault="00093AB8" w:rsidP="00EC7991">
          <w:pPr>
            <w:pStyle w:val="Fuzeile"/>
            <w:ind w:right="45"/>
          </w:pPr>
          <w:fldSimple w:instr=" DOCPROPERTY Docufier_{1}v{2} \* MERGEFORMAT ">
            <w:r w:rsidR="002C3383">
              <w:t xml:space="preserve"> </w:t>
            </w:r>
          </w:fldSimple>
        </w:p>
      </w:tc>
      <w:tc>
        <w:tcPr>
          <w:tcW w:w="886" w:type="pct"/>
          <w:shd w:val="clear" w:color="auto" w:fill="auto"/>
        </w:tcPr>
        <w:p w14:paraId="614B8327" w14:textId="77777777" w:rsidR="00EF3E40" w:rsidRDefault="00004B9E" w:rsidP="00EC7991">
          <w:pPr>
            <w:pStyle w:val="Fuzeile"/>
            <w:jc w:val="right"/>
          </w:pPr>
          <w:r>
            <w:t>–</w:t>
          </w:r>
          <w:r w:rsidRPr="003203C1">
            <w:t xml:space="preserve"> </w:t>
          </w:r>
          <w:r w:rsidRPr="003203C1">
            <w:fldChar w:fldCharType="begin"/>
          </w:r>
          <w:r w:rsidRPr="003203C1">
            <w:instrText>PAGE</w:instrText>
          </w:r>
          <w:r w:rsidRPr="003203C1">
            <w:fldChar w:fldCharType="separate"/>
          </w:r>
          <w:r w:rsidR="00B03B28">
            <w:rPr>
              <w:noProof/>
            </w:rPr>
            <w:t>2</w:t>
          </w:r>
          <w:r w:rsidRPr="003203C1">
            <w:fldChar w:fldCharType="end"/>
          </w:r>
          <w:r w:rsidRPr="003203C1">
            <w:t xml:space="preserve"> </w:t>
          </w:r>
          <w:r>
            <w:t>–</w:t>
          </w:r>
        </w:p>
      </w:tc>
    </w:tr>
  </w:tbl>
  <w:p w14:paraId="1D778786" w14:textId="77777777" w:rsidR="00FA17E7" w:rsidRPr="00EF3E40" w:rsidRDefault="00FA17E7" w:rsidP="00EF3E40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8305B1" w14:textId="77777777" w:rsidR="00093AB8" w:rsidRDefault="00093AB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8D8D8C" w14:textId="77777777" w:rsidR="00E96719" w:rsidRDefault="00E96719">
      <w:pPr>
        <w:spacing w:after="0" w:line="240" w:lineRule="auto"/>
      </w:pPr>
      <w:r>
        <w:separator/>
      </w:r>
    </w:p>
  </w:footnote>
  <w:footnote w:type="continuationSeparator" w:id="0">
    <w:p w14:paraId="250F07B7" w14:textId="77777777" w:rsidR="00E96719" w:rsidRDefault="00E96719">
      <w:pPr>
        <w:spacing w:after="0" w:line="240" w:lineRule="auto"/>
      </w:pPr>
      <w:r>
        <w:continuationSeparator/>
      </w:r>
    </w:p>
  </w:footnote>
  <w:footnote w:id="1">
    <w:p w14:paraId="30622651" w14:textId="77777777" w:rsidR="002C3383" w:rsidRDefault="002C3383" w:rsidP="002C3383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B338A7">
        <w:t>Muster der Regierungspräsidien Baden-Württemberg Stand 18.09.2024.</w:t>
      </w:r>
    </w:p>
  </w:footnote>
  <w:footnote w:id="2">
    <w:p w14:paraId="4064C220" w14:textId="77777777" w:rsidR="002C3383" w:rsidRDefault="002C3383" w:rsidP="002C3383">
      <w:pPr>
        <w:pStyle w:val="Funotentext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B338A7">
        <w:t xml:space="preserve">Zur Frage, ob im freigestellten Verkehr die einschlägigen und repräsentativen Tarifverträge Anwendung finden, oder das derzeit geltende vergabespezifische Mindestentgelt gilt, vgl. die FAQ unter: </w:t>
      </w:r>
      <w:hyperlink r:id="rId1" w:anchor="card-97995" w:history="1">
        <w:r w:rsidRPr="00B338A7">
          <w:rPr>
            <w:rStyle w:val="Hyperlink"/>
          </w:rPr>
          <w:t>https://rp.baden-wuerttemberg.de/themen/wirtschaft/tariftreue/seiten/faq/standard-titel#card-97995</w:t>
        </w:r>
      </w:hyperlink>
      <w:r w:rsidRPr="00B338A7">
        <w:t>.</w:t>
      </w:r>
      <w:r>
        <w:t xml:space="preserve">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AF639" w14:textId="77777777" w:rsidR="00093AB8" w:rsidRDefault="00093AB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36EFE" w14:textId="77777777" w:rsidR="00093AB8" w:rsidRDefault="00093AB8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A24684" w14:textId="77777777" w:rsidR="00093AB8" w:rsidRDefault="00093AB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9"/>
    <w:multiLevelType w:val="singleLevel"/>
    <w:tmpl w:val="DC927E42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576054A"/>
    <w:multiLevelType w:val="singleLevel"/>
    <w:tmpl w:val="21B6B368"/>
    <w:lvl w:ilvl="0">
      <w:start w:val="1"/>
      <w:numFmt w:val="bullet"/>
      <w:lvlText w:val="–"/>
      <w:lvlJc w:val="left"/>
      <w:pPr>
        <w:tabs>
          <w:tab w:val="num" w:pos="1134"/>
        </w:tabs>
        <w:ind w:left="1134" w:hanging="567"/>
      </w:pPr>
      <w:rPr>
        <w:rFonts w:ascii="Univers" w:hAnsi="Univers" w:hint="default"/>
      </w:rPr>
    </w:lvl>
  </w:abstractNum>
  <w:abstractNum w:abstractNumId="2" w15:restartNumberingAfterBreak="0">
    <w:nsid w:val="1EF67CA0"/>
    <w:multiLevelType w:val="multilevel"/>
    <w:tmpl w:val="C580594E"/>
    <w:name w:val="OPP-listNum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ascii="Univers" w:hAnsi="Univers" w:hint="default"/>
        <w:sz w:val="24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27"/>
      <w:numFmt w:val="lowerLetter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lvlText w:val="(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8">
      <w:start w:val="1"/>
      <w:numFmt w:val="none"/>
      <w:lvlText w:val="%9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3" w15:restartNumberingAfterBreak="0">
    <w:nsid w:val="3CC93B77"/>
    <w:multiLevelType w:val="multilevel"/>
    <w:tmpl w:val="5E44AD36"/>
    <w:lvl w:ilvl="0">
      <w:start w:val="1"/>
      <w:numFmt w:val="upperLetter"/>
      <w:pStyle w:val="Tbl-berschrift1"/>
      <w:suff w:val="nothing"/>
      <w:lvlText w:val="%1."/>
      <w:lvlJc w:val="left"/>
      <w:pPr>
        <w:ind w:left="0" w:firstLine="0"/>
      </w:pPr>
      <w:rPr>
        <w:rFonts w:hint="default"/>
        <w:b/>
        <w:i w:val="0"/>
      </w:rPr>
    </w:lvl>
    <w:lvl w:ilvl="1">
      <w:start w:val="1"/>
      <w:numFmt w:val="upperRoman"/>
      <w:pStyle w:val="Tbl-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/>
        <w:i w:val="0"/>
      </w:rPr>
    </w:lvl>
    <w:lvl w:ilvl="2">
      <w:start w:val="1"/>
      <w:numFmt w:val="decimal"/>
      <w:pStyle w:val="Tbl-berschrift3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Tbl-berschrift4"/>
      <w:lvlText w:val="%4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27"/>
      <w:numFmt w:val="lowerLetter"/>
      <w:pStyle w:val="Tbl-berschrift5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pStyle w:val="Tbl-berschrift6"/>
      <w:lvlText w:val="(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Tbl-berschrift7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none"/>
      <w:lvlText w:val=""/>
      <w:lvlJc w:val="left"/>
      <w:pPr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ind w:left="0" w:firstLine="0"/>
      </w:pPr>
      <w:rPr>
        <w:rFonts w:hint="default"/>
      </w:rPr>
    </w:lvl>
  </w:abstractNum>
  <w:abstractNum w:abstractNumId="4" w15:restartNumberingAfterBreak="0">
    <w:nsid w:val="42A03895"/>
    <w:multiLevelType w:val="singleLevel"/>
    <w:tmpl w:val="2F1A4892"/>
    <w:lvl w:ilvl="0">
      <w:start w:val="1"/>
      <w:numFmt w:val="bullet"/>
      <w:lvlText w:val="·"/>
      <w:lvlJc w:val="left"/>
      <w:pPr>
        <w:tabs>
          <w:tab w:val="num" w:pos="567"/>
        </w:tabs>
        <w:ind w:left="567" w:hanging="567"/>
      </w:pPr>
      <w:rPr>
        <w:rFonts w:ascii="Symbol" w:hAnsi="Symbol" w:hint="default"/>
      </w:rPr>
    </w:lvl>
  </w:abstractNum>
  <w:abstractNum w:abstractNumId="5" w15:restartNumberingAfterBreak="0">
    <w:nsid w:val="46ED33BA"/>
    <w:multiLevelType w:val="multilevel"/>
    <w:tmpl w:val="DA12A636"/>
    <w:name w:val="OPP-list"/>
    <w:lvl w:ilvl="0">
      <w:start w:val="1"/>
      <w:numFmt w:val="upperLetter"/>
      <w:pStyle w:val="berschrift1"/>
      <w:lvlText w:val="%1."/>
      <w:lvlJc w:val="left"/>
      <w:pPr>
        <w:tabs>
          <w:tab w:val="num" w:pos="0"/>
        </w:tabs>
        <w:ind w:left="0" w:firstLine="0"/>
      </w:pPr>
      <w:rPr>
        <w:rFonts w:hint="default"/>
        <w:b/>
        <w:caps w:val="0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  <w:b/>
        <w:caps w:val="0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567"/>
        </w:tabs>
        <w:ind w:left="567" w:hanging="567"/>
      </w:pPr>
      <w:rPr>
        <w:rFonts w:hint="default"/>
        <w:b/>
        <w:caps w:val="0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134"/>
        </w:tabs>
        <w:ind w:left="1134" w:hanging="567"/>
      </w:pPr>
      <w:rPr>
        <w:rFonts w:hint="default"/>
        <w:b w:val="0"/>
        <w:caps w:val="0"/>
      </w:rPr>
    </w:lvl>
    <w:lvl w:ilvl="4">
      <w:start w:val="1"/>
      <w:numFmt w:val="lowerLetter"/>
      <w:pStyle w:val="berschrift5"/>
      <w:lvlText w:val="%5%5)"/>
      <w:lvlJc w:val="left"/>
      <w:pPr>
        <w:tabs>
          <w:tab w:val="num" w:pos="1134"/>
        </w:tabs>
        <w:ind w:left="1134" w:hanging="567"/>
      </w:pPr>
      <w:rPr>
        <w:rFonts w:hint="default"/>
        <w:b w:val="0"/>
        <w:caps w:val="0"/>
      </w:rPr>
    </w:lvl>
    <w:lvl w:ilvl="5">
      <w:start w:val="1"/>
      <w:numFmt w:val="decimal"/>
      <w:pStyle w:val="berschrift6"/>
      <w:lvlText w:val="(%6)"/>
      <w:lvlJc w:val="left"/>
      <w:pPr>
        <w:tabs>
          <w:tab w:val="num" w:pos="1701"/>
        </w:tabs>
        <w:ind w:left="1701" w:hanging="567"/>
      </w:pPr>
      <w:rPr>
        <w:rFonts w:hint="default"/>
        <w:b w:val="0"/>
        <w:caps w:val="0"/>
      </w:rPr>
    </w:lvl>
    <w:lvl w:ilvl="6">
      <w:start w:val="1"/>
      <w:numFmt w:val="lowerRoman"/>
      <w:pStyle w:val="berschrift7"/>
      <w:lvlText w:val="(%7)"/>
      <w:lvlJc w:val="left"/>
      <w:pPr>
        <w:tabs>
          <w:tab w:val="num" w:pos="1701"/>
        </w:tabs>
        <w:ind w:left="1701" w:hanging="567"/>
      </w:pPr>
      <w:rPr>
        <w:rFonts w:hint="default"/>
        <w:b w:val="0"/>
        <w:caps w:val="0"/>
      </w:rPr>
    </w:lvl>
    <w:lvl w:ilvl="7">
      <w:start w:val="1"/>
      <w:numFmt w:val="none"/>
      <w:pStyle w:val="berschrift8"/>
      <w:lvlText w:val=""/>
      <w:lvlJc w:val="left"/>
      <w:pPr>
        <w:tabs>
          <w:tab w:val="num" w:pos="567"/>
        </w:tabs>
        <w:ind w:left="567" w:hanging="567"/>
      </w:pPr>
      <w:rPr>
        <w:rFonts w:hint="default"/>
        <w:b w:val="0"/>
        <w:caps w:val="0"/>
      </w:rPr>
    </w:lvl>
    <w:lvl w:ilvl="8">
      <w:start w:val="1"/>
      <w:numFmt w:val="none"/>
      <w:pStyle w:val="berschrift9"/>
      <w:lvlText w:val=""/>
      <w:lvlJc w:val="left"/>
      <w:pPr>
        <w:tabs>
          <w:tab w:val="num" w:pos="567"/>
        </w:tabs>
        <w:ind w:left="567" w:hanging="567"/>
      </w:pPr>
      <w:rPr>
        <w:rFonts w:hint="default"/>
        <w:b w:val="0"/>
        <w:caps w:val="0"/>
      </w:rPr>
    </w:lvl>
  </w:abstractNum>
  <w:abstractNum w:abstractNumId="6" w15:restartNumberingAfterBreak="0">
    <w:nsid w:val="78BB036A"/>
    <w:multiLevelType w:val="multilevel"/>
    <w:tmpl w:val="ACD635DC"/>
    <w:styleLink w:val="OPP-listNum"/>
    <w:lvl w:ilvl="0">
      <w:start w:val="1"/>
      <w:numFmt w:val="upperLetter"/>
      <w:pStyle w:val="NumAEbene1"/>
      <w:lvlText w:val="%1."/>
      <w:lvlJc w:val="left"/>
      <w:pPr>
        <w:tabs>
          <w:tab w:val="num" w:pos="567"/>
        </w:tabs>
        <w:ind w:left="567" w:hanging="567"/>
      </w:pPr>
      <w:rPr>
        <w:rFonts w:ascii="Univers" w:hAnsi="Univers" w:hint="default"/>
        <w:sz w:val="24"/>
      </w:rPr>
    </w:lvl>
    <w:lvl w:ilvl="1">
      <w:start w:val="1"/>
      <w:numFmt w:val="upperRoman"/>
      <w:pStyle w:val="NumIEbene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um1Ebene3"/>
      <w:lvlText w:val="%3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lowerLetter"/>
      <w:pStyle w:val="NumaEbene4"/>
      <w:lvlText w:val="%4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27"/>
      <w:numFmt w:val="lowerLetter"/>
      <w:pStyle w:val="NumaaEbene5"/>
      <w:lvlText w:val="%5)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decimal"/>
      <w:pStyle w:val="Num1Ebene6"/>
      <w:lvlText w:val="(%6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lowerRoman"/>
      <w:pStyle w:val="NumiEbene7"/>
      <w:lvlText w:val="(%7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lowerLetter"/>
      <w:pStyle w:val="NumaEbene8"/>
      <w:lvlText w:val="(%8)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8">
      <w:start w:val="1"/>
      <w:numFmt w:val="none"/>
      <w:lvlText w:val="%9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7" w15:restartNumberingAfterBreak="0">
    <w:nsid w:val="79AB78D0"/>
    <w:multiLevelType w:val="singleLevel"/>
    <w:tmpl w:val="1AD487E2"/>
    <w:lvl w:ilvl="0">
      <w:start w:val="1"/>
      <w:numFmt w:val="bullet"/>
      <w:lvlText w:val="·"/>
      <w:lvlJc w:val="left"/>
      <w:pPr>
        <w:tabs>
          <w:tab w:val="num" w:pos="924"/>
        </w:tabs>
        <w:ind w:left="924" w:hanging="567"/>
      </w:pPr>
      <w:rPr>
        <w:rFonts w:ascii="Symbol" w:hAnsi="Symbol" w:hint="default"/>
      </w:rPr>
    </w:lvl>
  </w:abstractNum>
  <w:abstractNum w:abstractNumId="8" w15:restartNumberingAfterBreak="0">
    <w:nsid w:val="7C627E85"/>
    <w:multiLevelType w:val="multilevel"/>
    <w:tmpl w:val="73BE9A02"/>
    <w:styleLink w:val="OPP-Liste-Beweis"/>
    <w:lvl w:ilvl="0">
      <w:start w:val="1"/>
      <w:numFmt w:val="decimal"/>
      <w:pStyle w:val="NumBeweis"/>
      <w:lvlText w:val="%1."/>
      <w:lvlJc w:val="left"/>
      <w:pPr>
        <w:tabs>
          <w:tab w:val="num" w:pos="567"/>
        </w:tabs>
        <w:ind w:left="567" w:hanging="567"/>
      </w:pPr>
      <w:rPr>
        <w:rFonts w:ascii="Univers" w:hAnsi="Univers" w:hint="default"/>
        <w:sz w:val="24"/>
      </w:rPr>
    </w:lvl>
    <w:lvl w:ilvl="1">
      <w:start w:val="1"/>
      <w:numFmt w:val="none"/>
      <w:lvlRestart w:val="0"/>
      <w:lvlText w:val="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none"/>
      <w:lvlRestart w:val="0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3">
      <w:start w:val="1"/>
      <w:numFmt w:val="none"/>
      <w:lvlRestart w:val="0"/>
      <w:lvlText w:val="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4">
      <w:start w:val="27"/>
      <w:numFmt w:val="none"/>
      <w:lvlRestart w:val="0"/>
      <w:lvlText w:val="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5">
      <w:start w:val="1"/>
      <w:numFmt w:val="none"/>
      <w:lvlRestart w:val="0"/>
      <w:lvlText w:val="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6">
      <w:start w:val="1"/>
      <w:numFmt w:val="none"/>
      <w:lvlRestart w:val="0"/>
      <w:lvlText w:val="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7">
      <w:start w:val="1"/>
      <w:numFmt w:val="none"/>
      <w:lvlRestart w:val="0"/>
      <w:lvlText w:val=""/>
      <w:lvlJc w:val="left"/>
      <w:pPr>
        <w:tabs>
          <w:tab w:val="num" w:pos="2268"/>
        </w:tabs>
        <w:ind w:left="2268" w:hanging="567"/>
      </w:pPr>
      <w:rPr>
        <w:rFonts w:ascii="Symbol" w:hAnsi="Symbol" w:hint="default"/>
      </w:rPr>
    </w:lvl>
    <w:lvl w:ilvl="8">
      <w:start w:val="1"/>
      <w:numFmt w:val="none"/>
      <w:lvlRestart w:val="0"/>
      <w:lvlText w:val="%9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num w:numId="1" w16cid:durableId="1761414279">
    <w:abstractNumId w:val="5"/>
  </w:num>
  <w:num w:numId="2" w16cid:durableId="40791901">
    <w:abstractNumId w:val="0"/>
  </w:num>
  <w:num w:numId="3" w16cid:durableId="1784377202">
    <w:abstractNumId w:val="8"/>
  </w:num>
  <w:num w:numId="4" w16cid:durableId="496698612">
    <w:abstractNumId w:val="3"/>
  </w:num>
  <w:num w:numId="5" w16cid:durableId="1073237425">
    <w:abstractNumId w:val="6"/>
  </w:num>
  <w:num w:numId="6" w16cid:durableId="775830771">
    <w:abstractNumId w:val="7"/>
  </w:num>
  <w:num w:numId="7" w16cid:durableId="2078359477">
    <w:abstractNumId w:val="4"/>
  </w:num>
  <w:num w:numId="8" w16cid:durableId="531264713">
    <w:abstractNumId w:val="1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proofState w:spelling="clean" w:grammar="clean"/>
  <w:attachedTemplate r:id="rId1"/>
  <w:defaultTabStop w:val="0"/>
  <w:autoHyphenation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AkteGUID" w:val="{185730d1-03fc-45d0-88b5-265f20e989c6}"/>
    <w:docVar w:name="AktenNr" w:val="000001-1955/001:00"/>
    <w:docVar w:name="BSO999929" w:val="64bb2c88-a50c-4e54-b49c-853c28109cac"/>
    <w:docVar w:name="DokArt" w:val="NICHT_SPEICHERN"/>
    <w:docVar w:name="DokLfdNr" w:val="06700"/>
    <w:docVar w:name="Empfaenger" w:val="2"/>
    <w:docVar w:name="EmpfGruppe" w:val="90"/>
    <w:docVar w:name="KAW999957" w:val="MS Word"/>
    <w:docVar w:name="szBet" w:val="1"/>
    <w:docVar w:name="XPFaehig" w:val="1"/>
  </w:docVars>
  <w:rsids>
    <w:rsidRoot w:val="002C3383"/>
    <w:rsid w:val="000033F1"/>
    <w:rsid w:val="00004B9E"/>
    <w:rsid w:val="0001386F"/>
    <w:rsid w:val="00014A07"/>
    <w:rsid w:val="00024C25"/>
    <w:rsid w:val="00056AA3"/>
    <w:rsid w:val="00056FC5"/>
    <w:rsid w:val="00060740"/>
    <w:rsid w:val="00062E5B"/>
    <w:rsid w:val="00093AB8"/>
    <w:rsid w:val="00097B10"/>
    <w:rsid w:val="000C7091"/>
    <w:rsid w:val="00122C20"/>
    <w:rsid w:val="001310A9"/>
    <w:rsid w:val="00134318"/>
    <w:rsid w:val="0014352A"/>
    <w:rsid w:val="00146B4C"/>
    <w:rsid w:val="001478DE"/>
    <w:rsid w:val="0016111B"/>
    <w:rsid w:val="0019280B"/>
    <w:rsid w:val="00194B7D"/>
    <w:rsid w:val="001A589D"/>
    <w:rsid w:val="001B581D"/>
    <w:rsid w:val="001B65B2"/>
    <w:rsid w:val="001B68E3"/>
    <w:rsid w:val="001C37BE"/>
    <w:rsid w:val="001F2E51"/>
    <w:rsid w:val="001F3A29"/>
    <w:rsid w:val="00206D66"/>
    <w:rsid w:val="00212655"/>
    <w:rsid w:val="00217512"/>
    <w:rsid w:val="002310DC"/>
    <w:rsid w:val="00232250"/>
    <w:rsid w:val="0024053D"/>
    <w:rsid w:val="00244BD8"/>
    <w:rsid w:val="0025097A"/>
    <w:rsid w:val="00254F92"/>
    <w:rsid w:val="00260242"/>
    <w:rsid w:val="00284C72"/>
    <w:rsid w:val="0028597C"/>
    <w:rsid w:val="002A355C"/>
    <w:rsid w:val="002B1A69"/>
    <w:rsid w:val="002C120D"/>
    <w:rsid w:val="002C3383"/>
    <w:rsid w:val="002C3BB2"/>
    <w:rsid w:val="002D14C7"/>
    <w:rsid w:val="003059A5"/>
    <w:rsid w:val="00314F0A"/>
    <w:rsid w:val="003203C1"/>
    <w:rsid w:val="00320E27"/>
    <w:rsid w:val="00323D29"/>
    <w:rsid w:val="003338BA"/>
    <w:rsid w:val="00351101"/>
    <w:rsid w:val="0035163E"/>
    <w:rsid w:val="0035377E"/>
    <w:rsid w:val="00374C27"/>
    <w:rsid w:val="00386F6B"/>
    <w:rsid w:val="00395030"/>
    <w:rsid w:val="003A7C30"/>
    <w:rsid w:val="003B44D6"/>
    <w:rsid w:val="003B63D4"/>
    <w:rsid w:val="003B72D3"/>
    <w:rsid w:val="003C1A95"/>
    <w:rsid w:val="003E59B9"/>
    <w:rsid w:val="003E6FAF"/>
    <w:rsid w:val="003F4A8D"/>
    <w:rsid w:val="004029AC"/>
    <w:rsid w:val="00405E09"/>
    <w:rsid w:val="00410943"/>
    <w:rsid w:val="00411050"/>
    <w:rsid w:val="00411562"/>
    <w:rsid w:val="004116FF"/>
    <w:rsid w:val="00411CFC"/>
    <w:rsid w:val="00427BBD"/>
    <w:rsid w:val="0043348A"/>
    <w:rsid w:val="004379EC"/>
    <w:rsid w:val="00444376"/>
    <w:rsid w:val="00454F2B"/>
    <w:rsid w:val="00465157"/>
    <w:rsid w:val="00467AAB"/>
    <w:rsid w:val="004734D6"/>
    <w:rsid w:val="004773D0"/>
    <w:rsid w:val="00480D0D"/>
    <w:rsid w:val="00490A3C"/>
    <w:rsid w:val="00495C4F"/>
    <w:rsid w:val="004A5499"/>
    <w:rsid w:val="004B09ED"/>
    <w:rsid w:val="004B1631"/>
    <w:rsid w:val="004B68FF"/>
    <w:rsid w:val="004D36A8"/>
    <w:rsid w:val="004D6431"/>
    <w:rsid w:val="004E4F8E"/>
    <w:rsid w:val="004F271F"/>
    <w:rsid w:val="004F5D74"/>
    <w:rsid w:val="005072A7"/>
    <w:rsid w:val="005146CC"/>
    <w:rsid w:val="00514AA5"/>
    <w:rsid w:val="005201BD"/>
    <w:rsid w:val="0053062F"/>
    <w:rsid w:val="0053090A"/>
    <w:rsid w:val="00537418"/>
    <w:rsid w:val="00553290"/>
    <w:rsid w:val="005629CC"/>
    <w:rsid w:val="005636E1"/>
    <w:rsid w:val="00580FDC"/>
    <w:rsid w:val="00584D18"/>
    <w:rsid w:val="00587765"/>
    <w:rsid w:val="0059227F"/>
    <w:rsid w:val="00592712"/>
    <w:rsid w:val="005A1CC2"/>
    <w:rsid w:val="005B037A"/>
    <w:rsid w:val="005B1C5E"/>
    <w:rsid w:val="005C483F"/>
    <w:rsid w:val="005D3155"/>
    <w:rsid w:val="005D47F3"/>
    <w:rsid w:val="00614258"/>
    <w:rsid w:val="00637B10"/>
    <w:rsid w:val="006407D1"/>
    <w:rsid w:val="00645DF4"/>
    <w:rsid w:val="00650272"/>
    <w:rsid w:val="0065055A"/>
    <w:rsid w:val="00673A31"/>
    <w:rsid w:val="00676474"/>
    <w:rsid w:val="00684987"/>
    <w:rsid w:val="00686B51"/>
    <w:rsid w:val="00686FB7"/>
    <w:rsid w:val="006939F7"/>
    <w:rsid w:val="00693BF4"/>
    <w:rsid w:val="00695244"/>
    <w:rsid w:val="006A71EC"/>
    <w:rsid w:val="006B3EFF"/>
    <w:rsid w:val="006D2541"/>
    <w:rsid w:val="006D5895"/>
    <w:rsid w:val="006D69E0"/>
    <w:rsid w:val="006E3673"/>
    <w:rsid w:val="006E3A5E"/>
    <w:rsid w:val="0070139D"/>
    <w:rsid w:val="007114B5"/>
    <w:rsid w:val="00712521"/>
    <w:rsid w:val="00714F43"/>
    <w:rsid w:val="00733D67"/>
    <w:rsid w:val="007348D9"/>
    <w:rsid w:val="00755EF6"/>
    <w:rsid w:val="00757E93"/>
    <w:rsid w:val="007669EA"/>
    <w:rsid w:val="007951D3"/>
    <w:rsid w:val="00797DB3"/>
    <w:rsid w:val="007D0680"/>
    <w:rsid w:val="007D260F"/>
    <w:rsid w:val="007D47AA"/>
    <w:rsid w:val="007E74B8"/>
    <w:rsid w:val="007F1108"/>
    <w:rsid w:val="007F16AF"/>
    <w:rsid w:val="007F22BD"/>
    <w:rsid w:val="007F2C89"/>
    <w:rsid w:val="007F41CE"/>
    <w:rsid w:val="007F6087"/>
    <w:rsid w:val="00804B56"/>
    <w:rsid w:val="008106D1"/>
    <w:rsid w:val="008254AE"/>
    <w:rsid w:val="0083250D"/>
    <w:rsid w:val="00845B3A"/>
    <w:rsid w:val="00853104"/>
    <w:rsid w:val="008610A9"/>
    <w:rsid w:val="00865E56"/>
    <w:rsid w:val="008706FF"/>
    <w:rsid w:val="00882A22"/>
    <w:rsid w:val="00895AD4"/>
    <w:rsid w:val="008A5FA0"/>
    <w:rsid w:val="008B2FC2"/>
    <w:rsid w:val="008C2ACC"/>
    <w:rsid w:val="008C4112"/>
    <w:rsid w:val="008D5EBC"/>
    <w:rsid w:val="008D77B8"/>
    <w:rsid w:val="008E3599"/>
    <w:rsid w:val="00914421"/>
    <w:rsid w:val="009223E8"/>
    <w:rsid w:val="00922414"/>
    <w:rsid w:val="00925DDF"/>
    <w:rsid w:val="00940E81"/>
    <w:rsid w:val="00945B2E"/>
    <w:rsid w:val="00950CFC"/>
    <w:rsid w:val="009664E8"/>
    <w:rsid w:val="009738E7"/>
    <w:rsid w:val="0098410B"/>
    <w:rsid w:val="009863EE"/>
    <w:rsid w:val="009902BF"/>
    <w:rsid w:val="009A0C61"/>
    <w:rsid w:val="009B7C27"/>
    <w:rsid w:val="009C7E58"/>
    <w:rsid w:val="009E32E4"/>
    <w:rsid w:val="009F1235"/>
    <w:rsid w:val="009F39DB"/>
    <w:rsid w:val="009F3CCB"/>
    <w:rsid w:val="009F5DA6"/>
    <w:rsid w:val="009F7A76"/>
    <w:rsid w:val="00A031EB"/>
    <w:rsid w:val="00A22DD9"/>
    <w:rsid w:val="00A36AC2"/>
    <w:rsid w:val="00A44E9D"/>
    <w:rsid w:val="00A50554"/>
    <w:rsid w:val="00A6386D"/>
    <w:rsid w:val="00A63DAD"/>
    <w:rsid w:val="00A64054"/>
    <w:rsid w:val="00A67D44"/>
    <w:rsid w:val="00A75E79"/>
    <w:rsid w:val="00A85803"/>
    <w:rsid w:val="00A87FA5"/>
    <w:rsid w:val="00A91BEA"/>
    <w:rsid w:val="00AA3BE4"/>
    <w:rsid w:val="00AD2D8D"/>
    <w:rsid w:val="00AF0CEB"/>
    <w:rsid w:val="00AF421F"/>
    <w:rsid w:val="00B0365B"/>
    <w:rsid w:val="00B03B28"/>
    <w:rsid w:val="00B115E1"/>
    <w:rsid w:val="00B1476D"/>
    <w:rsid w:val="00B170A1"/>
    <w:rsid w:val="00B1727D"/>
    <w:rsid w:val="00B37B34"/>
    <w:rsid w:val="00B4743B"/>
    <w:rsid w:val="00B47F5D"/>
    <w:rsid w:val="00B6124D"/>
    <w:rsid w:val="00B66B24"/>
    <w:rsid w:val="00B81F3B"/>
    <w:rsid w:val="00BA5F07"/>
    <w:rsid w:val="00BA6B8F"/>
    <w:rsid w:val="00BB02B4"/>
    <w:rsid w:val="00BB342E"/>
    <w:rsid w:val="00C03903"/>
    <w:rsid w:val="00C03E12"/>
    <w:rsid w:val="00C0445D"/>
    <w:rsid w:val="00C17C5F"/>
    <w:rsid w:val="00C242CE"/>
    <w:rsid w:val="00C27802"/>
    <w:rsid w:val="00C424F5"/>
    <w:rsid w:val="00C51FC8"/>
    <w:rsid w:val="00C55DD3"/>
    <w:rsid w:val="00C5792A"/>
    <w:rsid w:val="00C654CB"/>
    <w:rsid w:val="00C66F7B"/>
    <w:rsid w:val="00C71D13"/>
    <w:rsid w:val="00C80B7C"/>
    <w:rsid w:val="00C90D37"/>
    <w:rsid w:val="00C94601"/>
    <w:rsid w:val="00CA0829"/>
    <w:rsid w:val="00CA23AF"/>
    <w:rsid w:val="00CB213E"/>
    <w:rsid w:val="00CD598A"/>
    <w:rsid w:val="00CD7D77"/>
    <w:rsid w:val="00CE334F"/>
    <w:rsid w:val="00CF4D17"/>
    <w:rsid w:val="00CF560A"/>
    <w:rsid w:val="00D0098A"/>
    <w:rsid w:val="00D03F87"/>
    <w:rsid w:val="00D060E0"/>
    <w:rsid w:val="00D16CE8"/>
    <w:rsid w:val="00D36F5E"/>
    <w:rsid w:val="00D40C44"/>
    <w:rsid w:val="00D552B7"/>
    <w:rsid w:val="00D808CF"/>
    <w:rsid w:val="00D83A0E"/>
    <w:rsid w:val="00D909D2"/>
    <w:rsid w:val="00DA2C32"/>
    <w:rsid w:val="00DA59E3"/>
    <w:rsid w:val="00DC05AD"/>
    <w:rsid w:val="00DC24DE"/>
    <w:rsid w:val="00DD45B2"/>
    <w:rsid w:val="00DD5BB7"/>
    <w:rsid w:val="00DF2865"/>
    <w:rsid w:val="00DF59FE"/>
    <w:rsid w:val="00E05444"/>
    <w:rsid w:val="00E32A9C"/>
    <w:rsid w:val="00E3720A"/>
    <w:rsid w:val="00E53258"/>
    <w:rsid w:val="00E62F3F"/>
    <w:rsid w:val="00E77102"/>
    <w:rsid w:val="00E96719"/>
    <w:rsid w:val="00EA39A2"/>
    <w:rsid w:val="00EB1626"/>
    <w:rsid w:val="00EB4147"/>
    <w:rsid w:val="00EC7055"/>
    <w:rsid w:val="00EC786F"/>
    <w:rsid w:val="00EC7991"/>
    <w:rsid w:val="00EE0A83"/>
    <w:rsid w:val="00EE6784"/>
    <w:rsid w:val="00EF3E40"/>
    <w:rsid w:val="00EF66F6"/>
    <w:rsid w:val="00F03B5D"/>
    <w:rsid w:val="00F23365"/>
    <w:rsid w:val="00F27212"/>
    <w:rsid w:val="00F34BB9"/>
    <w:rsid w:val="00F40909"/>
    <w:rsid w:val="00F4101D"/>
    <w:rsid w:val="00F43F0F"/>
    <w:rsid w:val="00F442CE"/>
    <w:rsid w:val="00F63EA3"/>
    <w:rsid w:val="00F7272D"/>
    <w:rsid w:val="00F72993"/>
    <w:rsid w:val="00F73326"/>
    <w:rsid w:val="00F76F1B"/>
    <w:rsid w:val="00F80E26"/>
    <w:rsid w:val="00F83714"/>
    <w:rsid w:val="00F90CD4"/>
    <w:rsid w:val="00F9162C"/>
    <w:rsid w:val="00F93B8F"/>
    <w:rsid w:val="00FA17E7"/>
    <w:rsid w:val="00FC6C29"/>
    <w:rsid w:val="00FD2322"/>
    <w:rsid w:val="00FD330E"/>
    <w:rsid w:val="00FD39EA"/>
    <w:rsid w:val="00FE502F"/>
    <w:rsid w:val="00FE78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1321CD"/>
  <w15:docId w15:val="{733B2A44-60B5-42F0-A96E-0C32B918AA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0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 w:qFormat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iPriority="0" w:unhideWhenUsed="1"/>
    <w:lsdException w:name="caption" w:uiPriority="2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 w:uiPriority="0" w:unhideWhenUsed="1"/>
    <w:lsdException w:name="Date" w:semiHidden="1" w:uiPriority="0" w:unhideWhenUsed="1"/>
    <w:lsdException w:name="Body Text First Indent" w:semiHidden="1" w:uiPriority="0" w:unhideWhenUsed="1"/>
    <w:lsdException w:name="Body Text First Indent 2" w:semiHidden="1" w:unhideWhenUsed="1"/>
    <w:lsdException w:name="Note Heading" w:semiHidden="1" w:uiPriority="0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2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semiHidden="1" w:uiPriority="2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semiHidden="1" w:uiPriority="29" w:qFormat="1"/>
    <w:lsdException w:name="Intense Quote" w:semiHidden="1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1" w:uiPriority="19" w:qFormat="1"/>
    <w:lsdException w:name="Intense Emphasis" w:semiHidden="1" w:uiPriority="21" w:qFormat="1"/>
    <w:lsdException w:name="Subtle Reference" w:semiHidden="1" w:uiPriority="31" w:qFormat="1"/>
    <w:lsdException w:name="Intense Reference" w:semiHidden="1" w:uiPriority="32" w:qFormat="1"/>
    <w:lsdException w:name="Book Title" w:semiHidden="1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54F92"/>
    <w:pPr>
      <w:spacing w:after="240" w:line="320" w:lineRule="atLeast"/>
      <w:jc w:val="both"/>
    </w:pPr>
    <w:rPr>
      <w:rFonts w:ascii="Univers" w:hAnsi="Univers"/>
      <w:snapToGrid w:val="0"/>
      <w:sz w:val="24"/>
    </w:rPr>
  </w:style>
  <w:style w:type="paragraph" w:styleId="berschrift1">
    <w:name w:val="heading 1"/>
    <w:basedOn w:val="Normaltext"/>
    <w:next w:val="Normaltext"/>
    <w:qFormat/>
    <w:rsid w:val="00254F92"/>
    <w:pPr>
      <w:keepNext/>
      <w:numPr>
        <w:numId w:val="1"/>
      </w:numPr>
      <w:spacing w:before="360"/>
      <w:jc w:val="center"/>
      <w:outlineLvl w:val="0"/>
    </w:pPr>
    <w:rPr>
      <w:b/>
    </w:rPr>
  </w:style>
  <w:style w:type="paragraph" w:styleId="berschrift2">
    <w:name w:val="heading 2"/>
    <w:basedOn w:val="1Einrckung"/>
    <w:next w:val="1Einrckung"/>
    <w:qFormat/>
    <w:rsid w:val="00254F92"/>
    <w:pPr>
      <w:keepNext/>
      <w:numPr>
        <w:ilvl w:val="1"/>
        <w:numId w:val="1"/>
      </w:numPr>
      <w:tabs>
        <w:tab w:val="left" w:pos="567"/>
      </w:tabs>
      <w:spacing w:before="360"/>
      <w:outlineLvl w:val="1"/>
    </w:pPr>
    <w:rPr>
      <w:b/>
    </w:rPr>
  </w:style>
  <w:style w:type="paragraph" w:styleId="berschrift3">
    <w:name w:val="heading 3"/>
    <w:basedOn w:val="1Einrckung"/>
    <w:next w:val="1Einrckung"/>
    <w:qFormat/>
    <w:rsid w:val="00254F92"/>
    <w:pPr>
      <w:keepNext/>
      <w:numPr>
        <w:ilvl w:val="2"/>
        <w:numId w:val="1"/>
      </w:numPr>
      <w:tabs>
        <w:tab w:val="left" w:pos="567"/>
      </w:tabs>
      <w:spacing w:before="360"/>
      <w:outlineLvl w:val="2"/>
    </w:pPr>
    <w:rPr>
      <w:b/>
    </w:rPr>
  </w:style>
  <w:style w:type="paragraph" w:styleId="berschrift4">
    <w:name w:val="heading 4"/>
    <w:basedOn w:val="2Einrckung"/>
    <w:next w:val="2Einrckung"/>
    <w:qFormat/>
    <w:rsid w:val="00254F92"/>
    <w:pPr>
      <w:keepNext/>
      <w:numPr>
        <w:ilvl w:val="3"/>
        <w:numId w:val="1"/>
      </w:numPr>
      <w:tabs>
        <w:tab w:val="left" w:pos="1134"/>
      </w:tabs>
      <w:spacing w:before="360"/>
      <w:outlineLvl w:val="3"/>
    </w:pPr>
  </w:style>
  <w:style w:type="paragraph" w:styleId="berschrift5">
    <w:name w:val="heading 5"/>
    <w:basedOn w:val="2Einrckung"/>
    <w:next w:val="2Einrckung"/>
    <w:qFormat/>
    <w:rsid w:val="00254F92"/>
    <w:pPr>
      <w:keepNext/>
      <w:numPr>
        <w:ilvl w:val="4"/>
        <w:numId w:val="1"/>
      </w:numPr>
      <w:tabs>
        <w:tab w:val="left" w:pos="1134"/>
      </w:tabs>
      <w:spacing w:before="360"/>
      <w:outlineLvl w:val="4"/>
    </w:pPr>
    <w:rPr>
      <w:bCs/>
      <w:iCs w:val="0"/>
      <w:szCs w:val="26"/>
    </w:rPr>
  </w:style>
  <w:style w:type="paragraph" w:styleId="berschrift6">
    <w:name w:val="heading 6"/>
    <w:basedOn w:val="3Einrckung"/>
    <w:next w:val="3Einrckung"/>
    <w:qFormat/>
    <w:rsid w:val="00254F92"/>
    <w:pPr>
      <w:keepNext/>
      <w:numPr>
        <w:ilvl w:val="5"/>
        <w:numId w:val="1"/>
      </w:numPr>
      <w:tabs>
        <w:tab w:val="left" w:pos="1701"/>
      </w:tabs>
      <w:spacing w:before="360"/>
      <w:outlineLvl w:val="5"/>
    </w:pPr>
    <w:rPr>
      <w:bCs/>
      <w:szCs w:val="22"/>
    </w:rPr>
  </w:style>
  <w:style w:type="paragraph" w:styleId="berschrift7">
    <w:name w:val="heading 7"/>
    <w:basedOn w:val="3Einrckung"/>
    <w:next w:val="3Einrckung"/>
    <w:qFormat/>
    <w:rsid w:val="00254F92"/>
    <w:pPr>
      <w:keepNext/>
      <w:numPr>
        <w:ilvl w:val="6"/>
        <w:numId w:val="1"/>
      </w:numPr>
      <w:tabs>
        <w:tab w:val="left" w:pos="1701"/>
      </w:tabs>
      <w:spacing w:before="360"/>
      <w:outlineLvl w:val="6"/>
    </w:pPr>
    <w:rPr>
      <w:szCs w:val="24"/>
    </w:rPr>
  </w:style>
  <w:style w:type="paragraph" w:styleId="berschrift8">
    <w:name w:val="heading 8"/>
    <w:basedOn w:val="1Einrckung"/>
    <w:next w:val="1Einrckung"/>
    <w:qFormat/>
    <w:rsid w:val="00254F92"/>
    <w:pPr>
      <w:keepNext/>
      <w:numPr>
        <w:ilvl w:val="7"/>
        <w:numId w:val="1"/>
      </w:numPr>
      <w:tabs>
        <w:tab w:val="left" w:pos="567"/>
      </w:tabs>
      <w:spacing w:before="360"/>
      <w:outlineLvl w:val="7"/>
    </w:pPr>
    <w:rPr>
      <w:iCs w:val="0"/>
      <w:szCs w:val="24"/>
    </w:rPr>
  </w:style>
  <w:style w:type="paragraph" w:styleId="berschrift9">
    <w:name w:val="heading 9"/>
    <w:basedOn w:val="1Einrckung"/>
    <w:next w:val="1Einrckung"/>
    <w:qFormat/>
    <w:rsid w:val="00254F92"/>
    <w:pPr>
      <w:keepNext/>
      <w:numPr>
        <w:ilvl w:val="8"/>
        <w:numId w:val="1"/>
      </w:numPr>
      <w:tabs>
        <w:tab w:val="left" w:pos="567"/>
      </w:tabs>
      <w:spacing w:before="360"/>
      <w:outlineLvl w:val="8"/>
    </w:pPr>
    <w:rPr>
      <w:rFonts w:cs="Arial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1Einrckung">
    <w:name w:val="1. Einrückung"/>
    <w:basedOn w:val="Normaltext"/>
    <w:qFormat/>
    <w:rsid w:val="00254F92"/>
    <w:pPr>
      <w:ind w:left="567"/>
    </w:pPr>
    <w:rPr>
      <w:iCs/>
    </w:rPr>
  </w:style>
  <w:style w:type="paragraph" w:customStyle="1" w:styleId="2Einrckung">
    <w:name w:val="2. Einrückung"/>
    <w:basedOn w:val="Normaltext"/>
    <w:qFormat/>
    <w:rsid w:val="00254F92"/>
    <w:pPr>
      <w:ind w:left="1134"/>
    </w:pPr>
    <w:rPr>
      <w:iCs/>
    </w:rPr>
  </w:style>
  <w:style w:type="paragraph" w:styleId="Fuzeile">
    <w:name w:val="footer"/>
    <w:basedOn w:val="Kopfzeile"/>
    <w:link w:val="FuzeileZchn"/>
    <w:rsid w:val="00254F92"/>
    <w:pPr>
      <w:tabs>
        <w:tab w:val="clear" w:pos="9071"/>
      </w:tabs>
      <w:spacing w:before="0" w:after="0" w:line="240" w:lineRule="auto"/>
      <w:jc w:val="left"/>
    </w:pPr>
    <w:rPr>
      <w:sz w:val="20"/>
      <w:szCs w:val="22"/>
    </w:rPr>
  </w:style>
  <w:style w:type="paragraph" w:styleId="Kopfzeile">
    <w:name w:val="header"/>
    <w:basedOn w:val="Standard"/>
    <w:semiHidden/>
    <w:rsid w:val="00254F92"/>
    <w:pPr>
      <w:widowControl w:val="0"/>
      <w:tabs>
        <w:tab w:val="right" w:pos="9071"/>
      </w:tabs>
      <w:spacing w:before="85"/>
    </w:pPr>
  </w:style>
  <w:style w:type="paragraph" w:customStyle="1" w:styleId="Normaltext">
    <w:name w:val="Normaltext"/>
    <w:basedOn w:val="Standard"/>
    <w:rsid w:val="00254F92"/>
  </w:style>
  <w:style w:type="paragraph" w:customStyle="1" w:styleId="4Einrckung">
    <w:name w:val="4. Einrückung"/>
    <w:basedOn w:val="Normaltext"/>
    <w:qFormat/>
    <w:rsid w:val="00254F92"/>
    <w:pPr>
      <w:ind w:left="2268"/>
    </w:pPr>
  </w:style>
  <w:style w:type="paragraph" w:customStyle="1" w:styleId="Adresse">
    <w:name w:val="Adresse"/>
    <w:basedOn w:val="Betreffzeile"/>
    <w:next w:val="Betreffzeile"/>
    <w:uiPriority w:val="1"/>
    <w:semiHidden/>
    <w:rsid w:val="00254F92"/>
    <w:rPr>
      <w:b w:val="0"/>
    </w:rPr>
  </w:style>
  <w:style w:type="paragraph" w:customStyle="1" w:styleId="Betreffzeile">
    <w:name w:val="Betreffzeile"/>
    <w:basedOn w:val="Einzeilig"/>
    <w:next w:val="Standard"/>
    <w:uiPriority w:val="1"/>
    <w:semiHidden/>
    <w:rsid w:val="00254F92"/>
    <w:pPr>
      <w:widowControl w:val="0"/>
      <w:jc w:val="left"/>
    </w:pPr>
    <w:rPr>
      <w:b/>
    </w:rPr>
  </w:style>
  <w:style w:type="paragraph" w:styleId="Funotentext">
    <w:name w:val="footnote text"/>
    <w:aliases w:val="PD_Fußnotentext"/>
    <w:basedOn w:val="Standard"/>
    <w:link w:val="FunotentextZchn"/>
    <w:uiPriority w:val="99"/>
    <w:qFormat/>
    <w:rsid w:val="00D552B7"/>
    <w:pPr>
      <w:tabs>
        <w:tab w:val="left" w:pos="567"/>
      </w:tabs>
      <w:spacing w:after="120" w:line="240" w:lineRule="auto"/>
      <w:ind w:left="567" w:hanging="567"/>
    </w:pPr>
    <w:rPr>
      <w:sz w:val="16"/>
    </w:rPr>
  </w:style>
  <w:style w:type="character" w:styleId="Funotenzeichen">
    <w:name w:val="footnote reference"/>
    <w:aliases w:val="PD_Fußnotenzeichen"/>
    <w:uiPriority w:val="99"/>
    <w:semiHidden/>
    <w:rsid w:val="00254F92"/>
    <w:rPr>
      <w:smallCaps/>
      <w:position w:val="6"/>
      <w:sz w:val="16"/>
    </w:rPr>
  </w:style>
  <w:style w:type="paragraph" w:customStyle="1" w:styleId="Seiten-Nr">
    <w:name w:val="Seiten-Nr."/>
    <w:basedOn w:val="Standard"/>
    <w:uiPriority w:val="1"/>
    <w:semiHidden/>
    <w:rsid w:val="00254F92"/>
    <w:pPr>
      <w:widowControl w:val="0"/>
      <w:spacing w:line="240" w:lineRule="auto"/>
      <w:jc w:val="right"/>
    </w:pPr>
  </w:style>
  <w:style w:type="character" w:styleId="Seitenzahl">
    <w:name w:val="page number"/>
    <w:semiHidden/>
    <w:rsid w:val="00254F92"/>
  </w:style>
  <w:style w:type="paragraph" w:styleId="Textkrper">
    <w:name w:val="Body Text"/>
    <w:basedOn w:val="Standard"/>
    <w:semiHidden/>
    <w:rsid w:val="00254F92"/>
    <w:pPr>
      <w:spacing w:after="120"/>
    </w:pPr>
  </w:style>
  <w:style w:type="paragraph" w:styleId="Textkrper2">
    <w:name w:val="Body Text 2"/>
    <w:basedOn w:val="Standard"/>
    <w:semiHidden/>
    <w:rsid w:val="00254F92"/>
    <w:pPr>
      <w:ind w:right="454"/>
      <w:jc w:val="right"/>
    </w:pPr>
  </w:style>
  <w:style w:type="paragraph" w:styleId="Textkrper-Zeileneinzug">
    <w:name w:val="Body Text Indent"/>
    <w:basedOn w:val="Standard"/>
    <w:semiHidden/>
    <w:rsid w:val="00254F92"/>
    <w:pPr>
      <w:ind w:left="720"/>
    </w:pPr>
  </w:style>
  <w:style w:type="paragraph" w:styleId="Datum">
    <w:name w:val="Date"/>
    <w:basedOn w:val="Standard"/>
    <w:next w:val="Standard"/>
    <w:semiHidden/>
    <w:rsid w:val="00254F92"/>
    <w:pPr>
      <w:widowControl w:val="0"/>
      <w:spacing w:before="284" w:after="720"/>
      <w:ind w:left="5102"/>
      <w:jc w:val="right"/>
    </w:pPr>
  </w:style>
  <w:style w:type="character" w:styleId="Fett">
    <w:name w:val="Strong"/>
    <w:uiPriority w:val="2"/>
    <w:semiHidden/>
    <w:qFormat/>
    <w:rsid w:val="00254F92"/>
    <w:rPr>
      <w:b/>
    </w:rPr>
  </w:style>
  <w:style w:type="character" w:customStyle="1" w:styleId="Kursiv">
    <w:name w:val="Kursiv"/>
    <w:uiPriority w:val="2"/>
    <w:semiHidden/>
    <w:rsid w:val="00254F92"/>
    <w:rPr>
      <w:i/>
    </w:rPr>
  </w:style>
  <w:style w:type="paragraph" w:styleId="Textkrper-Einzug3">
    <w:name w:val="Body Text Indent 3"/>
    <w:basedOn w:val="Standard"/>
    <w:semiHidden/>
    <w:rsid w:val="00254F92"/>
    <w:pPr>
      <w:spacing w:after="120"/>
      <w:ind w:left="283"/>
    </w:pPr>
    <w:rPr>
      <w:sz w:val="16"/>
    </w:rPr>
  </w:style>
  <w:style w:type="paragraph" w:styleId="Verzeichnis5">
    <w:name w:val="toc 5"/>
    <w:aliases w:val="Verzeichnis5"/>
    <w:basedOn w:val="Standard"/>
    <w:next w:val="Standard"/>
    <w:autoRedefine/>
    <w:semiHidden/>
    <w:rsid w:val="00254F92"/>
    <w:pPr>
      <w:spacing w:line="240" w:lineRule="auto"/>
      <w:ind w:left="2835" w:right="567" w:hanging="567"/>
      <w:jc w:val="left"/>
    </w:pPr>
    <w:rPr>
      <w:noProof/>
    </w:rPr>
  </w:style>
  <w:style w:type="paragraph" w:styleId="Verzeichnis1">
    <w:name w:val="toc 1"/>
    <w:aliases w:val="Verzeichnis1"/>
    <w:basedOn w:val="Normaltext"/>
    <w:next w:val="Normaltext"/>
    <w:autoRedefine/>
    <w:uiPriority w:val="39"/>
    <w:rsid w:val="00254F92"/>
    <w:pPr>
      <w:spacing w:line="240" w:lineRule="auto"/>
      <w:ind w:left="567" w:right="567" w:hanging="567"/>
      <w:jc w:val="left"/>
    </w:pPr>
    <w:rPr>
      <w:noProof/>
    </w:rPr>
  </w:style>
  <w:style w:type="paragraph" w:styleId="Verzeichnis2">
    <w:name w:val="toc 2"/>
    <w:aliases w:val="Verzeichnis2"/>
    <w:basedOn w:val="NumaEbene8"/>
    <w:next w:val="Normaltext"/>
    <w:autoRedefine/>
    <w:uiPriority w:val="39"/>
    <w:rsid w:val="00254F92"/>
    <w:pPr>
      <w:tabs>
        <w:tab w:val="clear" w:pos="2268"/>
      </w:tabs>
      <w:spacing w:line="240" w:lineRule="auto"/>
      <w:ind w:left="1134" w:right="567"/>
      <w:jc w:val="left"/>
    </w:pPr>
    <w:rPr>
      <w:noProof/>
    </w:rPr>
  </w:style>
  <w:style w:type="paragraph" w:styleId="Verzeichnis3">
    <w:name w:val="toc 3"/>
    <w:aliases w:val="Verzeichnis3"/>
    <w:basedOn w:val="Normaltext"/>
    <w:next w:val="Normaltext"/>
    <w:autoRedefine/>
    <w:uiPriority w:val="39"/>
    <w:rsid w:val="00254F92"/>
    <w:pPr>
      <w:spacing w:line="240" w:lineRule="auto"/>
      <w:ind w:left="1701" w:right="567" w:hanging="567"/>
      <w:jc w:val="left"/>
    </w:pPr>
    <w:rPr>
      <w:noProof/>
    </w:rPr>
  </w:style>
  <w:style w:type="paragraph" w:styleId="Verzeichnis4">
    <w:name w:val="toc 4"/>
    <w:aliases w:val="Verzeichnis4"/>
    <w:basedOn w:val="Normaltext"/>
    <w:next w:val="Normaltext"/>
    <w:autoRedefine/>
    <w:uiPriority w:val="39"/>
    <w:rsid w:val="00254F92"/>
    <w:pPr>
      <w:spacing w:line="240" w:lineRule="auto"/>
      <w:ind w:left="2268" w:right="567" w:hanging="567"/>
      <w:jc w:val="left"/>
    </w:pPr>
    <w:rPr>
      <w:noProof/>
    </w:rPr>
  </w:style>
  <w:style w:type="paragraph" w:styleId="Verzeichnis6">
    <w:name w:val="toc 6"/>
    <w:aliases w:val="Verzeichnis6"/>
    <w:basedOn w:val="Standard"/>
    <w:autoRedefine/>
    <w:uiPriority w:val="39"/>
    <w:semiHidden/>
    <w:unhideWhenUsed/>
    <w:rsid w:val="00254F92"/>
    <w:pPr>
      <w:ind w:left="1200"/>
    </w:pPr>
  </w:style>
  <w:style w:type="paragraph" w:styleId="Verzeichnis7">
    <w:name w:val="toc 7"/>
    <w:aliases w:val="Verzeichnis7"/>
    <w:basedOn w:val="Standard"/>
    <w:autoRedefine/>
    <w:uiPriority w:val="39"/>
    <w:semiHidden/>
    <w:unhideWhenUsed/>
    <w:rsid w:val="00254F92"/>
    <w:pPr>
      <w:ind w:left="1440"/>
    </w:pPr>
  </w:style>
  <w:style w:type="paragraph" w:styleId="Verzeichnis8">
    <w:name w:val="toc 8"/>
    <w:aliases w:val="Verzeichnis8"/>
    <w:basedOn w:val="Standard"/>
    <w:autoRedefine/>
    <w:uiPriority w:val="39"/>
    <w:semiHidden/>
    <w:unhideWhenUsed/>
    <w:rsid w:val="00254F92"/>
    <w:pPr>
      <w:ind w:left="1680"/>
    </w:pPr>
  </w:style>
  <w:style w:type="paragraph" w:styleId="Verzeichnis9">
    <w:name w:val="toc 9"/>
    <w:aliases w:val="Verzeichnis9"/>
    <w:basedOn w:val="Standard"/>
    <w:autoRedefine/>
    <w:uiPriority w:val="39"/>
    <w:semiHidden/>
    <w:unhideWhenUsed/>
    <w:rsid w:val="00254F92"/>
    <w:pPr>
      <w:ind w:left="1920"/>
    </w:pPr>
  </w:style>
  <w:style w:type="character" w:styleId="Hyperlink">
    <w:name w:val="Hyperlink"/>
    <w:uiPriority w:val="99"/>
    <w:unhideWhenUsed/>
    <w:rsid w:val="00254F92"/>
    <w:rPr>
      <w:color w:val="0000FF"/>
      <w:u w:val="single"/>
    </w:rPr>
  </w:style>
  <w:style w:type="paragraph" w:customStyle="1" w:styleId="3Einrckung">
    <w:name w:val="3. Einrückung"/>
    <w:basedOn w:val="Normaltext"/>
    <w:qFormat/>
    <w:rsid w:val="00254F92"/>
    <w:pPr>
      <w:ind w:left="1701"/>
    </w:pPr>
  </w:style>
  <w:style w:type="paragraph" w:customStyle="1" w:styleId="TitelBezeichnung">
    <w:name w:val="Titel/Bezeichnung"/>
    <w:basedOn w:val="Normaltext"/>
    <w:next w:val="Normaltext"/>
    <w:rsid w:val="00254F92"/>
    <w:pPr>
      <w:keepNext/>
      <w:spacing w:after="360"/>
      <w:jc w:val="center"/>
    </w:pPr>
    <w:rPr>
      <w:b/>
    </w:rPr>
  </w:style>
  <w:style w:type="paragraph" w:styleId="Abbildungsverzeichnis">
    <w:name w:val="table of figures"/>
    <w:basedOn w:val="Standard"/>
    <w:next w:val="Standard"/>
    <w:semiHidden/>
    <w:rsid w:val="00254F92"/>
    <w:pPr>
      <w:ind w:left="480" w:hanging="480"/>
    </w:pPr>
  </w:style>
  <w:style w:type="paragraph" w:styleId="Anrede">
    <w:name w:val="Salutation"/>
    <w:basedOn w:val="Standard"/>
    <w:next w:val="Standard"/>
    <w:semiHidden/>
    <w:rsid w:val="00254F92"/>
  </w:style>
  <w:style w:type="paragraph" w:styleId="Aufzhlungszeichen">
    <w:name w:val="List Bullet"/>
    <w:basedOn w:val="Standard"/>
    <w:autoRedefine/>
    <w:semiHidden/>
    <w:rsid w:val="00254F92"/>
    <w:pPr>
      <w:numPr>
        <w:numId w:val="2"/>
      </w:numPr>
    </w:pPr>
  </w:style>
  <w:style w:type="paragraph" w:styleId="Beschriftung">
    <w:name w:val="caption"/>
    <w:basedOn w:val="Einzeilig"/>
    <w:next w:val="Standard"/>
    <w:uiPriority w:val="2"/>
    <w:qFormat/>
    <w:rsid w:val="00254F92"/>
    <w:pPr>
      <w:spacing w:before="120" w:after="120"/>
    </w:pPr>
    <w:rPr>
      <w:b/>
      <w:bCs/>
      <w:sz w:val="20"/>
    </w:rPr>
  </w:style>
  <w:style w:type="paragraph" w:styleId="Blocktext">
    <w:name w:val="Block Text"/>
    <w:basedOn w:val="Standard"/>
    <w:semiHidden/>
    <w:rsid w:val="00254F92"/>
    <w:pPr>
      <w:spacing w:after="120"/>
      <w:ind w:left="1440" w:right="1440"/>
    </w:pPr>
  </w:style>
  <w:style w:type="paragraph" w:styleId="Dokumentstruktur">
    <w:name w:val="Document Map"/>
    <w:basedOn w:val="Standard"/>
    <w:link w:val="DokumentstrukturZchn"/>
    <w:uiPriority w:val="99"/>
    <w:semiHidden/>
    <w:unhideWhenUsed/>
    <w:rsid w:val="00254F92"/>
    <w:rPr>
      <w:rFonts w:ascii="Tahoma" w:hAnsi="Tahoma" w:cs="Tahoma"/>
      <w:sz w:val="16"/>
      <w:szCs w:val="16"/>
    </w:rPr>
  </w:style>
  <w:style w:type="character" w:styleId="Endnotenzeichen">
    <w:name w:val="endnote reference"/>
    <w:semiHidden/>
    <w:rsid w:val="00254F92"/>
    <w:rPr>
      <w:vertAlign w:val="superscript"/>
    </w:rPr>
  </w:style>
  <w:style w:type="paragraph" w:styleId="Fu-Endnotenberschrift">
    <w:name w:val="Note Heading"/>
    <w:basedOn w:val="Standard"/>
    <w:next w:val="Standard"/>
    <w:semiHidden/>
    <w:rsid w:val="00254F92"/>
  </w:style>
  <w:style w:type="character" w:styleId="Hervorhebung">
    <w:name w:val="Emphasis"/>
    <w:uiPriority w:val="2"/>
    <w:semiHidden/>
    <w:qFormat/>
    <w:rsid w:val="00254F92"/>
    <w:rPr>
      <w:i/>
      <w:iCs/>
    </w:rPr>
  </w:style>
  <w:style w:type="paragraph" w:styleId="Index1">
    <w:name w:val="index 1"/>
    <w:basedOn w:val="Standard"/>
    <w:next w:val="Standard"/>
    <w:autoRedefine/>
    <w:semiHidden/>
    <w:rsid w:val="00254F92"/>
    <w:pPr>
      <w:ind w:left="240" w:hanging="240"/>
    </w:pPr>
  </w:style>
  <w:style w:type="paragraph" w:styleId="Indexberschrift">
    <w:name w:val="index heading"/>
    <w:basedOn w:val="Standard"/>
    <w:next w:val="Index1"/>
    <w:semiHidden/>
    <w:rsid w:val="00254F92"/>
    <w:rPr>
      <w:rFonts w:ascii="Arial" w:hAnsi="Arial" w:cs="Arial"/>
      <w:b/>
      <w:bCs/>
    </w:rPr>
  </w:style>
  <w:style w:type="paragraph" w:styleId="Liste">
    <w:name w:val="List"/>
    <w:basedOn w:val="Standard"/>
    <w:semiHidden/>
    <w:rsid w:val="00254F92"/>
    <w:pPr>
      <w:ind w:left="283" w:hanging="283"/>
    </w:pPr>
  </w:style>
  <w:style w:type="paragraph" w:styleId="Standardeinzug">
    <w:name w:val="Normal Indent"/>
    <w:basedOn w:val="Standard"/>
    <w:semiHidden/>
    <w:rsid w:val="00254F92"/>
    <w:pPr>
      <w:ind w:left="708"/>
    </w:pPr>
  </w:style>
  <w:style w:type="paragraph" w:styleId="Textkrper3">
    <w:name w:val="Body Text 3"/>
    <w:basedOn w:val="Standard"/>
    <w:semiHidden/>
    <w:rsid w:val="00254F92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254F92"/>
    <w:pPr>
      <w:spacing w:after="120" w:line="480" w:lineRule="auto"/>
      <w:ind w:left="283"/>
    </w:pPr>
  </w:style>
  <w:style w:type="paragraph" w:styleId="Textkrper-Erstzeileneinzug">
    <w:name w:val="Body Text First Indent"/>
    <w:basedOn w:val="Textkrper"/>
    <w:semiHidden/>
    <w:rsid w:val="00254F92"/>
    <w:pPr>
      <w:ind w:firstLine="210"/>
    </w:pPr>
  </w:style>
  <w:style w:type="character" w:styleId="Zeilennummer">
    <w:name w:val="line number"/>
    <w:semiHidden/>
    <w:rsid w:val="00254F92"/>
  </w:style>
  <w:style w:type="character" w:customStyle="1" w:styleId="DokumentstrukturZchn">
    <w:name w:val="Dokumentstruktur Zchn"/>
    <w:link w:val="Dokumentstruktur"/>
    <w:uiPriority w:val="99"/>
    <w:semiHidden/>
    <w:rsid w:val="00254F92"/>
    <w:rPr>
      <w:rFonts w:ascii="Tahoma" w:hAnsi="Tahoma" w:cs="Tahoma"/>
      <w:snapToGrid w:val="0"/>
      <w:sz w:val="16"/>
      <w:szCs w:val="16"/>
    </w:rPr>
  </w:style>
  <w:style w:type="paragraph" w:customStyle="1" w:styleId="Fuzeilenblock">
    <w:name w:val="Fußzeilenblock"/>
    <w:basedOn w:val="Fuzeile"/>
    <w:uiPriority w:val="1"/>
    <w:semiHidden/>
    <w:qFormat/>
    <w:rsid w:val="00254F92"/>
    <w:pPr>
      <w:ind w:left="284" w:right="-425"/>
    </w:pPr>
    <w:rPr>
      <w:sz w:val="12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254F92"/>
    <w:rPr>
      <w:sz w:val="20"/>
    </w:rPr>
  </w:style>
  <w:style w:type="character" w:customStyle="1" w:styleId="KommentartextZchn">
    <w:name w:val="Kommentartext Zchn"/>
    <w:link w:val="Kommentartext"/>
    <w:uiPriority w:val="99"/>
    <w:semiHidden/>
    <w:rsid w:val="00254F92"/>
    <w:rPr>
      <w:rFonts w:ascii="Univers" w:hAnsi="Univers"/>
      <w:snapToGrid w:val="0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254F92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254F92"/>
    <w:rPr>
      <w:rFonts w:ascii="Univers" w:hAnsi="Univers"/>
      <w:b/>
      <w:bCs/>
      <w:snapToGrid w:val="0"/>
    </w:rPr>
  </w:style>
  <w:style w:type="character" w:styleId="Kommentarzeichen">
    <w:name w:val="annotation reference"/>
    <w:uiPriority w:val="99"/>
    <w:semiHidden/>
    <w:unhideWhenUsed/>
    <w:rsid w:val="00254F92"/>
    <w:rPr>
      <w:sz w:val="16"/>
      <w:szCs w:val="16"/>
    </w:rPr>
  </w:style>
  <w:style w:type="paragraph" w:styleId="Listenabsatz">
    <w:name w:val="List Paragraph"/>
    <w:basedOn w:val="Standard"/>
    <w:uiPriority w:val="34"/>
    <w:qFormat/>
    <w:rsid w:val="00254F92"/>
    <w:rPr>
      <w:rFonts w:eastAsia="Calibri" w:cs="Arial"/>
    </w:rPr>
  </w:style>
  <w:style w:type="paragraph" w:customStyle="1" w:styleId="Num1Ebene6">
    <w:name w:val="Num (1) Ebene6"/>
    <w:basedOn w:val="Normaltext"/>
    <w:qFormat/>
    <w:rsid w:val="00254F92"/>
    <w:pPr>
      <w:numPr>
        <w:ilvl w:val="5"/>
        <w:numId w:val="5"/>
      </w:numPr>
      <w:tabs>
        <w:tab w:val="left" w:pos="1701"/>
      </w:tabs>
    </w:pPr>
  </w:style>
  <w:style w:type="paragraph" w:customStyle="1" w:styleId="NumaEbene8">
    <w:name w:val="Num (a) Ebene8"/>
    <w:basedOn w:val="Normaltext"/>
    <w:qFormat/>
    <w:rsid w:val="00254F92"/>
    <w:pPr>
      <w:numPr>
        <w:ilvl w:val="7"/>
        <w:numId w:val="5"/>
      </w:numPr>
    </w:pPr>
  </w:style>
  <w:style w:type="paragraph" w:customStyle="1" w:styleId="NumiEbene7">
    <w:name w:val="Num (i) Ebene7"/>
    <w:basedOn w:val="Normaltext"/>
    <w:qFormat/>
    <w:rsid w:val="00254F92"/>
    <w:pPr>
      <w:numPr>
        <w:ilvl w:val="6"/>
        <w:numId w:val="5"/>
      </w:numPr>
    </w:pPr>
  </w:style>
  <w:style w:type="paragraph" w:customStyle="1" w:styleId="Num1Ebene3">
    <w:name w:val="Num 1. Ebene3"/>
    <w:basedOn w:val="Normaltext"/>
    <w:qFormat/>
    <w:rsid w:val="00254F92"/>
    <w:pPr>
      <w:numPr>
        <w:ilvl w:val="2"/>
        <w:numId w:val="5"/>
      </w:numPr>
    </w:pPr>
  </w:style>
  <w:style w:type="paragraph" w:customStyle="1" w:styleId="NumaEbene4">
    <w:name w:val="Num a) Ebene4"/>
    <w:basedOn w:val="Normaltext"/>
    <w:qFormat/>
    <w:rsid w:val="00254F92"/>
    <w:pPr>
      <w:numPr>
        <w:ilvl w:val="3"/>
        <w:numId w:val="5"/>
      </w:numPr>
    </w:pPr>
  </w:style>
  <w:style w:type="paragraph" w:customStyle="1" w:styleId="NumAEbene1">
    <w:name w:val="Num A. Ebene1"/>
    <w:basedOn w:val="Normaltext"/>
    <w:qFormat/>
    <w:rsid w:val="00254F92"/>
    <w:pPr>
      <w:numPr>
        <w:numId w:val="5"/>
      </w:numPr>
    </w:pPr>
  </w:style>
  <w:style w:type="paragraph" w:customStyle="1" w:styleId="NumaaEbene5">
    <w:name w:val="Num aa) Ebene5"/>
    <w:basedOn w:val="Normaltext"/>
    <w:qFormat/>
    <w:rsid w:val="00254F92"/>
    <w:pPr>
      <w:numPr>
        <w:ilvl w:val="4"/>
        <w:numId w:val="5"/>
      </w:numPr>
      <w:tabs>
        <w:tab w:val="left" w:pos="1134"/>
      </w:tabs>
    </w:pPr>
  </w:style>
  <w:style w:type="paragraph" w:customStyle="1" w:styleId="NumBeweis">
    <w:name w:val="Num Beweis"/>
    <w:basedOn w:val="Normaltext"/>
    <w:qFormat/>
    <w:rsid w:val="00254F92"/>
    <w:pPr>
      <w:numPr>
        <w:numId w:val="3"/>
      </w:numPr>
      <w:spacing w:after="0" w:line="240" w:lineRule="auto"/>
    </w:pPr>
  </w:style>
  <w:style w:type="paragraph" w:customStyle="1" w:styleId="NumIEbene2">
    <w:name w:val="Num I. Ebene2"/>
    <w:basedOn w:val="Normaltext"/>
    <w:qFormat/>
    <w:rsid w:val="00254F92"/>
    <w:pPr>
      <w:numPr>
        <w:ilvl w:val="1"/>
        <w:numId w:val="5"/>
      </w:numPr>
    </w:pPr>
  </w:style>
  <w:style w:type="numbering" w:customStyle="1" w:styleId="OPP-Liste-Beweis">
    <w:name w:val="OPP-Liste-Beweis"/>
    <w:basedOn w:val="KeineListe"/>
    <w:uiPriority w:val="99"/>
    <w:rsid w:val="00254F92"/>
    <w:pPr>
      <w:numPr>
        <w:numId w:val="3"/>
      </w:numPr>
    </w:pPr>
  </w:style>
  <w:style w:type="character" w:styleId="Platzhaltertext">
    <w:name w:val="Placeholder Text"/>
    <w:aliases w:val="Platzhalter,#Platzhalter"/>
    <w:uiPriority w:val="99"/>
    <w:rsid w:val="00254F92"/>
    <w:rPr>
      <w:b/>
      <w:color w:val="auto"/>
      <w:bdr w:val="none" w:sz="0" w:space="0" w:color="auto"/>
      <w:shd w:val="clear" w:color="auto" w:fill="FFFF00"/>
    </w:rPr>
  </w:style>
  <w:style w:type="paragraph" w:customStyle="1" w:styleId="Randnummer">
    <w:name w:val="Randnummer"/>
    <w:basedOn w:val="Standard"/>
    <w:link w:val="RandnummerZchn"/>
    <w:qFormat/>
    <w:rsid w:val="00254F92"/>
    <w:pPr>
      <w:framePr w:hSpace="170" w:wrap="around" w:vAnchor="text" w:hAnchor="page" w:xAlign="outside" w:y="1"/>
    </w:pPr>
    <w:rPr>
      <w:b/>
    </w:rPr>
  </w:style>
  <w:style w:type="character" w:customStyle="1" w:styleId="RandnummerZchn">
    <w:name w:val="Randnummer Zchn"/>
    <w:link w:val="Randnummer"/>
    <w:rsid w:val="00254F92"/>
    <w:rPr>
      <w:rFonts w:ascii="Univers" w:hAnsi="Univers"/>
      <w:b/>
      <w:snapToGrid w:val="0"/>
      <w:sz w:val="24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254F9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254F92"/>
    <w:rPr>
      <w:rFonts w:ascii="Tahoma" w:hAnsi="Tahoma" w:cs="Tahoma"/>
      <w:snapToGrid w:val="0"/>
      <w:sz w:val="16"/>
      <w:szCs w:val="16"/>
    </w:rPr>
  </w:style>
  <w:style w:type="paragraph" w:customStyle="1" w:styleId="a">
    <w:name w:val="a"/>
    <w:uiPriority w:val="59"/>
    <w:rsid w:val="008610A9"/>
  </w:style>
  <w:style w:type="table" w:styleId="Tabellenraster">
    <w:name w:val="Table Grid"/>
    <w:basedOn w:val="NormaleTabelle"/>
    <w:uiPriority w:val="39"/>
    <w:rsid w:val="00254F9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el">
    <w:name w:val="Title"/>
    <w:basedOn w:val="Standard"/>
    <w:link w:val="TitelZchn"/>
    <w:uiPriority w:val="10"/>
    <w:semiHidden/>
    <w:rsid w:val="00254F92"/>
    <w:pPr>
      <w:spacing w:before="240" w:after="60"/>
      <w:jc w:val="center"/>
      <w:outlineLvl w:val="0"/>
    </w:pPr>
    <w:rPr>
      <w:b/>
      <w:bCs/>
      <w:kern w:val="28"/>
      <w:sz w:val="32"/>
      <w:szCs w:val="32"/>
    </w:rPr>
  </w:style>
  <w:style w:type="character" w:customStyle="1" w:styleId="TitelZchn">
    <w:name w:val="Titel Zchn"/>
    <w:link w:val="Titel"/>
    <w:uiPriority w:val="10"/>
    <w:semiHidden/>
    <w:rsid w:val="00254F92"/>
    <w:rPr>
      <w:rFonts w:ascii="Univers" w:hAnsi="Univers"/>
      <w:b/>
      <w:bCs/>
      <w:snapToGrid w:val="0"/>
      <w:kern w:val="28"/>
      <w:sz w:val="32"/>
      <w:szCs w:val="32"/>
    </w:rPr>
  </w:style>
  <w:style w:type="paragraph" w:customStyle="1" w:styleId="TitelAnlVerzeichnis">
    <w:name w:val="TitelAnlVerzeichnis"/>
    <w:basedOn w:val="Normaltext"/>
    <w:qFormat/>
    <w:rsid w:val="00254F92"/>
    <w:pPr>
      <w:keepNext/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240" w:after="360"/>
      <w:jc w:val="center"/>
    </w:pPr>
    <w:rPr>
      <w:b/>
    </w:rPr>
  </w:style>
  <w:style w:type="paragraph" w:customStyle="1" w:styleId="TitelDefVerzeichnis">
    <w:name w:val="TitelDefVerzeichnis"/>
    <w:basedOn w:val="TitelBezeichnung"/>
    <w:qFormat/>
    <w:rsid w:val="00254F92"/>
    <w:pPr>
      <w:tabs>
        <w:tab w:val="left" w:pos="567"/>
        <w:tab w:val="left" w:pos="1134"/>
        <w:tab w:val="left" w:pos="1701"/>
        <w:tab w:val="left" w:pos="2268"/>
        <w:tab w:val="left" w:pos="2835"/>
        <w:tab w:val="left" w:pos="3402"/>
      </w:tabs>
      <w:spacing w:before="240"/>
    </w:pPr>
  </w:style>
  <w:style w:type="paragraph" w:customStyle="1" w:styleId="Tbl-berschrift1">
    <w:name w:val="Tbl-Überschrift 1"/>
    <w:basedOn w:val="Normaltext"/>
    <w:next w:val="Normaltext"/>
    <w:qFormat/>
    <w:rsid w:val="00254F92"/>
    <w:pPr>
      <w:numPr>
        <w:numId w:val="4"/>
      </w:numPr>
      <w:spacing w:before="120" w:after="120" w:line="240" w:lineRule="auto"/>
      <w:jc w:val="center"/>
    </w:pPr>
    <w:rPr>
      <w:b/>
      <w:sz w:val="22"/>
    </w:rPr>
  </w:style>
  <w:style w:type="paragraph" w:customStyle="1" w:styleId="Tbl-berschrift2">
    <w:name w:val="Tbl-Überschrift 2"/>
    <w:basedOn w:val="Normaltext"/>
    <w:next w:val="Tbl-1Einrckung"/>
    <w:qFormat/>
    <w:rsid w:val="00254F92"/>
    <w:pPr>
      <w:numPr>
        <w:ilvl w:val="1"/>
        <w:numId w:val="4"/>
      </w:numPr>
      <w:spacing w:before="120" w:after="120" w:line="240" w:lineRule="auto"/>
    </w:pPr>
    <w:rPr>
      <w:b/>
      <w:sz w:val="22"/>
    </w:rPr>
  </w:style>
  <w:style w:type="paragraph" w:customStyle="1" w:styleId="Tbl-berschrift3">
    <w:name w:val="Tbl-Überschrift 3"/>
    <w:basedOn w:val="Normaltext"/>
    <w:next w:val="Tbl-1Einrckung"/>
    <w:qFormat/>
    <w:rsid w:val="00254F92"/>
    <w:pPr>
      <w:numPr>
        <w:ilvl w:val="2"/>
        <w:numId w:val="4"/>
      </w:numPr>
      <w:spacing w:before="120" w:after="120" w:line="240" w:lineRule="auto"/>
    </w:pPr>
    <w:rPr>
      <w:b/>
      <w:sz w:val="22"/>
    </w:rPr>
  </w:style>
  <w:style w:type="paragraph" w:customStyle="1" w:styleId="Tbl-berschrift4">
    <w:name w:val="Tbl-Überschrift 4"/>
    <w:basedOn w:val="Normaltext"/>
    <w:next w:val="Tbl-2Einrckung"/>
    <w:qFormat/>
    <w:rsid w:val="00254F92"/>
    <w:pPr>
      <w:numPr>
        <w:ilvl w:val="3"/>
        <w:numId w:val="4"/>
      </w:numPr>
      <w:spacing w:before="120" w:after="120" w:line="240" w:lineRule="auto"/>
    </w:pPr>
    <w:rPr>
      <w:sz w:val="22"/>
    </w:rPr>
  </w:style>
  <w:style w:type="paragraph" w:customStyle="1" w:styleId="Tbl-berschrift5">
    <w:name w:val="Tbl-Überschrift 5"/>
    <w:basedOn w:val="Normaltext"/>
    <w:next w:val="Tbl-2Einrckung"/>
    <w:qFormat/>
    <w:rsid w:val="00254F92"/>
    <w:pPr>
      <w:numPr>
        <w:ilvl w:val="4"/>
        <w:numId w:val="4"/>
      </w:numPr>
      <w:spacing w:before="120" w:after="120" w:line="240" w:lineRule="auto"/>
    </w:pPr>
    <w:rPr>
      <w:sz w:val="22"/>
    </w:rPr>
  </w:style>
  <w:style w:type="paragraph" w:customStyle="1" w:styleId="Tbl-berschrift6">
    <w:name w:val="Tbl-Überschrift 6"/>
    <w:basedOn w:val="Normaltext"/>
    <w:next w:val="Tbl-3Einrckung"/>
    <w:qFormat/>
    <w:rsid w:val="00254F92"/>
    <w:pPr>
      <w:numPr>
        <w:ilvl w:val="5"/>
        <w:numId w:val="4"/>
      </w:numPr>
      <w:spacing w:before="120" w:after="120" w:line="240" w:lineRule="auto"/>
    </w:pPr>
    <w:rPr>
      <w:sz w:val="22"/>
    </w:rPr>
  </w:style>
  <w:style w:type="paragraph" w:customStyle="1" w:styleId="Tbl-berschrift7">
    <w:name w:val="Tbl-Überschrift 7"/>
    <w:basedOn w:val="Normaltext"/>
    <w:next w:val="Tbl-3Einrckung"/>
    <w:qFormat/>
    <w:rsid w:val="00254F92"/>
    <w:pPr>
      <w:numPr>
        <w:ilvl w:val="6"/>
        <w:numId w:val="4"/>
      </w:numPr>
      <w:spacing w:before="120" w:after="120" w:line="240" w:lineRule="auto"/>
    </w:pPr>
    <w:rPr>
      <w:sz w:val="22"/>
    </w:rPr>
  </w:style>
  <w:style w:type="paragraph" w:customStyle="1" w:styleId="Tbl-berschrift8">
    <w:name w:val="Tbl-Überschrift 8"/>
    <w:basedOn w:val="Normaltext"/>
    <w:next w:val="Normaltext"/>
    <w:qFormat/>
    <w:rsid w:val="00254F92"/>
    <w:pPr>
      <w:spacing w:before="120" w:after="120" w:line="240" w:lineRule="auto"/>
    </w:pPr>
    <w:rPr>
      <w:sz w:val="22"/>
    </w:rPr>
  </w:style>
  <w:style w:type="paragraph" w:customStyle="1" w:styleId="Tbl-berschrift9">
    <w:name w:val="Tbl-Überschrift 9"/>
    <w:basedOn w:val="Normaltext"/>
    <w:next w:val="Normaltext"/>
    <w:qFormat/>
    <w:rsid w:val="00254F92"/>
    <w:pPr>
      <w:spacing w:before="120" w:after="120" w:line="240" w:lineRule="auto"/>
    </w:pPr>
    <w:rPr>
      <w:sz w:val="22"/>
    </w:rPr>
  </w:style>
  <w:style w:type="paragraph" w:customStyle="1" w:styleId="Tbl-1Einrckung">
    <w:name w:val="Tbl-1. Einrückung"/>
    <w:basedOn w:val="Tabellentext"/>
    <w:qFormat/>
    <w:rsid w:val="00254F92"/>
    <w:pPr>
      <w:spacing w:before="120" w:after="120"/>
      <w:ind w:left="567"/>
    </w:pPr>
  </w:style>
  <w:style w:type="paragraph" w:customStyle="1" w:styleId="Tbl-2Einrckung">
    <w:name w:val="Tbl-2. Einrückung"/>
    <w:basedOn w:val="Tabellentext"/>
    <w:qFormat/>
    <w:rsid w:val="00254F92"/>
    <w:pPr>
      <w:spacing w:before="120" w:after="120"/>
      <w:ind w:left="1134"/>
    </w:pPr>
  </w:style>
  <w:style w:type="paragraph" w:customStyle="1" w:styleId="Tbl-3Einrckung">
    <w:name w:val="Tbl-3. Einrückung"/>
    <w:basedOn w:val="Tabellentext"/>
    <w:qFormat/>
    <w:rsid w:val="00254F92"/>
    <w:pPr>
      <w:spacing w:before="120" w:after="120"/>
      <w:ind w:left="1701"/>
    </w:pPr>
  </w:style>
  <w:style w:type="paragraph" w:customStyle="1" w:styleId="Tbl-4Einrckung">
    <w:name w:val="Tbl-4. Einrückung"/>
    <w:basedOn w:val="Tabellentext"/>
    <w:qFormat/>
    <w:rsid w:val="00254F92"/>
    <w:pPr>
      <w:spacing w:before="120" w:after="120"/>
      <w:ind w:left="2268"/>
    </w:pPr>
  </w:style>
  <w:style w:type="paragraph" w:customStyle="1" w:styleId="Einzeilig">
    <w:name w:val="Einzeilig"/>
    <w:basedOn w:val="Standard"/>
    <w:qFormat/>
    <w:rsid w:val="00254F92"/>
    <w:pPr>
      <w:spacing w:after="0" w:line="240" w:lineRule="auto"/>
    </w:pPr>
  </w:style>
  <w:style w:type="paragraph" w:styleId="Zitat">
    <w:name w:val="Quote"/>
    <w:basedOn w:val="Standard"/>
    <w:next w:val="Standard"/>
    <w:link w:val="ZitatZchn"/>
    <w:uiPriority w:val="29"/>
    <w:semiHidden/>
    <w:qFormat/>
    <w:rsid w:val="00254F92"/>
    <w:pPr>
      <w:spacing w:line="240" w:lineRule="auto"/>
      <w:ind w:left="567"/>
    </w:pPr>
    <w:rPr>
      <w:i/>
      <w:iCs/>
    </w:rPr>
  </w:style>
  <w:style w:type="character" w:customStyle="1" w:styleId="ZitatZchn">
    <w:name w:val="Zitat Zchn"/>
    <w:link w:val="Zitat"/>
    <w:uiPriority w:val="29"/>
    <w:semiHidden/>
    <w:rsid w:val="00254F92"/>
    <w:rPr>
      <w:rFonts w:ascii="Univers" w:hAnsi="Univers"/>
      <w:i/>
      <w:iCs/>
      <w:snapToGrid w:val="0"/>
      <w:sz w:val="24"/>
    </w:rPr>
  </w:style>
  <w:style w:type="character" w:customStyle="1" w:styleId="FuzeileZchn">
    <w:name w:val="Fußzeile Zchn"/>
    <w:link w:val="Fuzeile"/>
    <w:rsid w:val="00254F92"/>
    <w:rPr>
      <w:rFonts w:ascii="Univers" w:hAnsi="Univers"/>
      <w:snapToGrid w:val="0"/>
      <w:szCs w:val="22"/>
    </w:rPr>
  </w:style>
  <w:style w:type="character" w:customStyle="1" w:styleId="BeweisQuerverweis">
    <w:name w:val="BeweisQuerverweis"/>
    <w:rsid w:val="00254F92"/>
    <w:rPr>
      <w:rFonts w:ascii="Univers" w:hAnsi="Univers"/>
      <w:b w:val="0"/>
      <w:u w:val="none"/>
    </w:rPr>
  </w:style>
  <w:style w:type="paragraph" w:customStyle="1" w:styleId="TitelfrTabellen">
    <w:name w:val="Titel für Tabellen"/>
    <w:basedOn w:val="Standard"/>
    <w:link w:val="TitelfrTabellenZchn"/>
    <w:rsid w:val="00254F92"/>
    <w:pPr>
      <w:keepNext/>
      <w:spacing w:after="360"/>
      <w:jc w:val="center"/>
    </w:pPr>
    <w:rPr>
      <w:b/>
    </w:rPr>
  </w:style>
  <w:style w:type="character" w:customStyle="1" w:styleId="TitelfrTabellenZchn">
    <w:name w:val="Titel für Tabellen Zchn"/>
    <w:link w:val="TitelfrTabellen"/>
    <w:rsid w:val="00254F92"/>
    <w:rPr>
      <w:rFonts w:ascii="Univers" w:hAnsi="Univers"/>
      <w:b/>
      <w:snapToGrid w:val="0"/>
      <w:sz w:val="24"/>
    </w:rPr>
  </w:style>
  <w:style w:type="numbering" w:customStyle="1" w:styleId="OPP-listNum">
    <w:name w:val="OPP-listNum"/>
    <w:basedOn w:val="KeineListe"/>
    <w:uiPriority w:val="99"/>
    <w:rsid w:val="00254F92"/>
    <w:pPr>
      <w:numPr>
        <w:numId w:val="5"/>
      </w:numPr>
    </w:pPr>
  </w:style>
  <w:style w:type="paragraph" w:customStyle="1" w:styleId="Tabellentext">
    <w:name w:val="Tabellentext"/>
    <w:basedOn w:val="Standard"/>
    <w:link w:val="TabellentextZchn"/>
    <w:rsid w:val="00EB4147"/>
    <w:pPr>
      <w:spacing w:after="0" w:line="240" w:lineRule="auto"/>
    </w:pPr>
    <w:rPr>
      <w:sz w:val="22"/>
    </w:rPr>
  </w:style>
  <w:style w:type="character" w:customStyle="1" w:styleId="TabellentextZchn">
    <w:name w:val="Tabellentext Zchn"/>
    <w:link w:val="Tabellentext"/>
    <w:rsid w:val="00EB4147"/>
    <w:rPr>
      <w:rFonts w:ascii="Univers" w:hAnsi="Univers"/>
      <w:snapToGrid w:val="0"/>
      <w:sz w:val="22"/>
    </w:rPr>
  </w:style>
  <w:style w:type="paragraph" w:customStyle="1" w:styleId="Einrck1">
    <w:name w:val="Einrück1"/>
    <w:basedOn w:val="Normaltext"/>
    <w:pPr>
      <w:ind w:left="425" w:hanging="425"/>
    </w:pPr>
  </w:style>
  <w:style w:type="paragraph" w:customStyle="1" w:styleId="Einrck2">
    <w:name w:val="Einrück2"/>
    <w:basedOn w:val="Einrck1"/>
    <w:pPr>
      <w:ind w:left="850"/>
    </w:pPr>
  </w:style>
  <w:style w:type="paragraph" w:customStyle="1" w:styleId="Einrck3">
    <w:name w:val="Einrück3"/>
    <w:basedOn w:val="Einrck2"/>
    <w:pPr>
      <w:ind w:left="1276"/>
    </w:pPr>
  </w:style>
  <w:style w:type="paragraph" w:customStyle="1" w:styleId="Einrck4">
    <w:name w:val="Einrück4"/>
    <w:basedOn w:val="Einrck3"/>
    <w:pPr>
      <w:ind w:left="1701"/>
    </w:pPr>
  </w:style>
  <w:style w:type="paragraph" w:customStyle="1" w:styleId="Standort">
    <w:name w:val="Standort"/>
    <w:basedOn w:val="Standard"/>
    <w:pPr>
      <w:tabs>
        <w:tab w:val="left" w:pos="5387"/>
      </w:tabs>
    </w:pPr>
  </w:style>
  <w:style w:type="character" w:customStyle="1" w:styleId="FunotentextZchn">
    <w:name w:val="Fußnotentext Zchn"/>
    <w:aliases w:val="PD_Fußnotentext Zchn"/>
    <w:basedOn w:val="Absatz-Standardschriftart"/>
    <w:link w:val="Funotentext"/>
    <w:uiPriority w:val="99"/>
    <w:rsid w:val="002C3383"/>
    <w:rPr>
      <w:rFonts w:ascii="Univers" w:hAnsi="Univers"/>
      <w:snapToGrid w:val="0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glossaryDocument" Target="glossary/document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s://rp.baden-wuerttemberg.de/themen/wirtschaft/tariftreue/seiten/faq/standard-titel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OMNIPC\RA-Templates\OPP-Blanko.dotm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184C102299714B4DA54BA73BCDA8F23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7A38AE68-BCF5-4291-8928-AF00C91276B4}"/>
      </w:docPartPr>
      <w:docPartBody>
        <w:p w:rsidR="00000000" w:rsidRDefault="00BF7AF9" w:rsidP="00BF7AF9">
          <w:pPr>
            <w:pStyle w:val="184C102299714B4DA54BA73BCDA8F232"/>
          </w:pPr>
          <w:r w:rsidRPr="000F250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327AA9CA6FA9474CA48F57A362E52ACD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1600C8C4-8D20-4951-9314-EAE4B0678F66}"/>
      </w:docPartPr>
      <w:docPartBody>
        <w:p w:rsidR="00000000" w:rsidRDefault="00BF7AF9" w:rsidP="00BF7AF9">
          <w:pPr>
            <w:pStyle w:val="327AA9CA6FA9474CA48F57A362E52ACD"/>
          </w:pPr>
          <w:r w:rsidRPr="00BD101F">
            <w:rPr>
              <w:rStyle w:val="Platzhaltertext"/>
            </w:rPr>
            <w:t>Klicken oder tippen Sie hier, um Text einzugeben.</w:t>
          </w:r>
        </w:p>
      </w:docPartBody>
    </w:docPart>
    <w:docPart>
      <w:docPartPr>
        <w:name w:val="9B34A70EEF6D44FB8BA89AD88B29A396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682AA444-7B94-4C24-8226-04C7BE1D1CCE}"/>
      </w:docPartPr>
      <w:docPartBody>
        <w:p w:rsidR="00000000" w:rsidRDefault="00BF7AF9" w:rsidP="00BF7AF9">
          <w:pPr>
            <w:pStyle w:val="9B34A70EEF6D44FB8BA89AD88B29A396"/>
          </w:pPr>
          <w:r w:rsidRPr="00BD101F">
            <w:rPr>
              <w:rStyle w:val="Platzhaltertext"/>
            </w:rPr>
            <w:t>Klicken oder tippen Sie hier, um Text einzugeben.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Univers">
    <w:altName w:val="Calibri"/>
    <w:panose1 w:val="020B0603020202030204"/>
    <w:charset w:val="00"/>
    <w:family w:val="swiss"/>
    <w:pitch w:val="variable"/>
    <w:sig w:usb0="00000007" w:usb1="00000000" w:usb2="00000000" w:usb3="00000000" w:csb0="000000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revisionView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F7AF9"/>
    <w:rsid w:val="00892F2C"/>
    <w:rsid w:val="00BF7AF9"/>
    <w:rsid w:val="00C424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de-DE" w:eastAsia="de-DE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aliases w:val="#Platzhalter,Platzhalter"/>
    <w:uiPriority w:val="99"/>
    <w:rsid w:val="00BF7AF9"/>
    <w:rPr>
      <w:b/>
      <w:color w:val="auto"/>
      <w:bdr w:val="none" w:sz="0" w:space="0" w:color="auto"/>
      <w:shd w:val="clear" w:color="auto" w:fill="FFFF00"/>
    </w:rPr>
  </w:style>
  <w:style w:type="paragraph" w:customStyle="1" w:styleId="184C102299714B4DA54BA73BCDA8F232">
    <w:name w:val="184C102299714B4DA54BA73BCDA8F232"/>
    <w:rsid w:val="00BF7AF9"/>
  </w:style>
  <w:style w:type="paragraph" w:customStyle="1" w:styleId="327AA9CA6FA9474CA48F57A362E52ACD">
    <w:name w:val="327AA9CA6FA9474CA48F57A362E52ACD"/>
    <w:rsid w:val="00BF7AF9"/>
  </w:style>
  <w:style w:type="paragraph" w:customStyle="1" w:styleId="9B34A70EEF6D44FB8BA89AD88B29A396">
    <w:name w:val="9B34A70EEF6D44FB8BA89AD88B29A396"/>
    <w:rsid w:val="00BF7AF9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OPP-Blanko.dotm</Template>
  <TotalTime>0</TotalTime>
  <Pages>3</Pages>
  <Words>556</Words>
  <Characters>3504</Characters>
  <Application>Microsoft Office Word</Application>
  <DocSecurity>0</DocSecurity>
  <Lines>29</Lines>
  <Paragraphs>8</Paragraphs>
  <ScaleCrop>false</ScaleCrop>
  <Company/>
  <LinksUpToDate>false</LinksUpToDate>
  <CharactersWithSpaces>4052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OPPENLÄNDER</dc:creator>
  <cp:keywords/>
  <dc:description/>
  <cp:lastModifiedBy>OPPENLÄNDER</cp:lastModifiedBy>
  <cp:revision>1</cp:revision>
  <dcterms:created xsi:type="dcterms:W3CDTF">2026-02-23T16:27:00Z</dcterms:created>
  <dcterms:modified xsi:type="dcterms:W3CDTF">2026-02-23T16:35:00Z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fier_{1}v{2}">
    <vt:lpwstr> </vt:lpwstr>
  </property>
</Properties>
</file>